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7CF126" w14:textId="3C273754" w:rsidR="00AB60A7" w:rsidRDefault="00DB0737" w:rsidP="00DB0737">
      <w:pPr>
        <w:ind w:left="-993" w:right="-1134"/>
        <w:rPr>
          <w:noProof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1F5A8C81" wp14:editId="4F7B8D52">
            <wp:simplePos x="0" y="0"/>
            <wp:positionH relativeFrom="margin">
              <wp:posOffset>1524000</wp:posOffset>
            </wp:positionH>
            <wp:positionV relativeFrom="margin">
              <wp:posOffset>6350</wp:posOffset>
            </wp:positionV>
            <wp:extent cx="2889250" cy="1155700"/>
            <wp:effectExtent l="0" t="0" r="6350" b="6350"/>
            <wp:wrapSquare wrapText="bothSides"/>
            <wp:docPr id="1405771752" name="Image 1405771752" descr="Une image contenant texte, Police, logo, Graphique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 descr="Une image contenant texte, Police, logo, Graphique&#10;&#10;Le contenu généré par l’IA peut être incorrect.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9250" cy="11557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D3BFA99" w14:textId="5287BB3F" w:rsidR="00AB60A7" w:rsidRDefault="00AB60A7" w:rsidP="00FC31EC">
      <w:pPr>
        <w:pStyle w:val="Titre"/>
      </w:pPr>
    </w:p>
    <w:p w14:paraId="71099778" w14:textId="77777777" w:rsidR="00AB60A7" w:rsidRDefault="00AB60A7" w:rsidP="00FC31EC">
      <w:pPr>
        <w:pStyle w:val="Titre"/>
      </w:pPr>
    </w:p>
    <w:p w14:paraId="1804D945" w14:textId="77777777" w:rsidR="00AB60A7" w:rsidRDefault="00AB60A7" w:rsidP="00FC31EC"/>
    <w:p w14:paraId="5AB6EBE3" w14:textId="77777777" w:rsidR="00DB0737" w:rsidRDefault="00DB0737" w:rsidP="00FC31EC"/>
    <w:p w14:paraId="63EFDF6D" w14:textId="77777777" w:rsidR="00DB0737" w:rsidRDefault="00DB0737" w:rsidP="00FC31EC"/>
    <w:p w14:paraId="54EE0F4E" w14:textId="77777777" w:rsidR="00935A1A" w:rsidRPr="001824FF" w:rsidRDefault="00935A1A" w:rsidP="00FC31EC"/>
    <w:p w14:paraId="7D77F87E" w14:textId="77777777" w:rsidR="006B00C9" w:rsidRPr="006B00C9" w:rsidRDefault="006B00C9" w:rsidP="006B00C9">
      <w:pPr>
        <w:jc w:val="center"/>
        <w:rPr>
          <w:b/>
          <w:bCs/>
          <w:sz w:val="32"/>
          <w:szCs w:val="36"/>
        </w:rPr>
      </w:pPr>
      <w:bookmarkStart w:id="0" w:name="_Hlk214887863"/>
      <w:r w:rsidRPr="006B00C9">
        <w:rPr>
          <w:b/>
          <w:bCs/>
          <w:sz w:val="32"/>
          <w:szCs w:val="36"/>
        </w:rPr>
        <w:t>Fourniture, déploiement, paramétrage, maintenance et assistance d’un progiciel de gestion budgétaire (EPM) en mode SaaS destiné à l’élaboration, à la gestion et au suivi budgétaire pour le Grand Port Maritime de Guyane</w:t>
      </w:r>
    </w:p>
    <w:bookmarkEnd w:id="0"/>
    <w:p w14:paraId="397D7570" w14:textId="74C742AF" w:rsidR="005778C2" w:rsidRPr="001824FF" w:rsidRDefault="00C30B96" w:rsidP="00FC31EC">
      <w:r>
        <w:tab/>
      </w:r>
    </w:p>
    <w:p w14:paraId="1D0F2447" w14:textId="77777777" w:rsidR="001C1868" w:rsidRDefault="001C1868" w:rsidP="00FC31EC">
      <w:pPr>
        <w:jc w:val="center"/>
      </w:pPr>
      <w:r w:rsidRPr="001824FF">
        <w:t>___________________________________</w:t>
      </w:r>
    </w:p>
    <w:p w14:paraId="68EF826B" w14:textId="77777777" w:rsidR="001824FF" w:rsidRDefault="001824FF" w:rsidP="00FC31EC"/>
    <w:p w14:paraId="476B3FC7" w14:textId="77777777" w:rsidR="001824FF" w:rsidRPr="001824FF" w:rsidRDefault="001824FF" w:rsidP="00FC31EC"/>
    <w:p w14:paraId="0410AD32" w14:textId="77777777" w:rsidR="00C30B96" w:rsidRDefault="00C30B96" w:rsidP="00C30B96">
      <w:pPr>
        <w:pStyle w:val="Titre"/>
      </w:pPr>
      <w:r>
        <w:t>ANNEXE AU DOSSIER DE CANDIDATURE</w:t>
      </w:r>
    </w:p>
    <w:p w14:paraId="0FA40A9B" w14:textId="77777777" w:rsidR="00AB60A7" w:rsidRDefault="00AB60A7" w:rsidP="00FC31EC"/>
    <w:p w14:paraId="23379A20" w14:textId="77777777" w:rsidR="00AB60A7" w:rsidRDefault="00AB60A7" w:rsidP="00FC31EC"/>
    <w:p w14:paraId="272091D9" w14:textId="77777777" w:rsidR="00AB60A7" w:rsidRDefault="00AB60A7" w:rsidP="00FC31EC"/>
    <w:p w14:paraId="2787EB9B" w14:textId="77777777" w:rsidR="00AB60A7" w:rsidRDefault="00566785" w:rsidP="00FC31EC">
      <w:pPr>
        <w:pStyle w:val="Titre"/>
      </w:pPr>
      <w:r>
        <w:rPr>
          <w:lang w:eastAsia="fr-F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3545F64" wp14:editId="26DC3B46">
                <wp:simplePos x="0" y="0"/>
                <wp:positionH relativeFrom="column">
                  <wp:align>center</wp:align>
                </wp:positionH>
                <wp:positionV relativeFrom="paragraph">
                  <wp:posOffset>0</wp:posOffset>
                </wp:positionV>
                <wp:extent cx="2304415" cy="348615"/>
                <wp:effectExtent l="0" t="0" r="0" b="0"/>
                <wp:wrapNone/>
                <wp:docPr id="2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04415" cy="3486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CFE3DCF" w14:textId="77777777" w:rsidR="00A81F9E" w:rsidRDefault="00A81F9E" w:rsidP="00FC31EC"/>
                        </w:txbxContent>
                      </wps:txbx>
                      <wps:bodyPr rot="0" vertOverflow="clip" horzOverflow="clip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13545F64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left:0;text-align:left;margin-left:0;margin-top:0;width:181.45pt;height:27.45pt;z-index:251658240;visibility:visible;mso-wrap-style:square;mso-width-percent:400;mso-height-percent:200;mso-wrap-distance-left:9pt;mso-wrap-distance-top:0;mso-wrap-distance-right:9pt;mso-wrap-distance-bottom:0;mso-position-horizontal:center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" filled="f" stroked="f">
                <v:textbox style="mso-fit-shape-to-text:t">
                  <w:txbxContent>
                    <w:p w14:paraId="0CFE3DCF" w14:textId="77777777" w:rsidR="00A81F9E" w:rsidRDefault="00A81F9E" w:rsidP="00FC31EC"/>
                  </w:txbxContent>
                </v:textbox>
              </v:shape>
            </w:pict>
          </mc:Fallback>
        </mc:AlternateContent>
      </w:r>
    </w:p>
    <w:p w14:paraId="24664E82" w14:textId="77777777" w:rsidR="0084389F" w:rsidRDefault="0084389F" w:rsidP="00FC31EC">
      <w:r>
        <w:br w:type="page"/>
      </w:r>
    </w:p>
    <w:sdt>
      <w:sdtPr>
        <w:rPr>
          <w:b w:val="0"/>
          <w:bCs w:val="0"/>
          <w:color w:val="auto"/>
        </w:rPr>
        <w:id w:val="-2138166607"/>
        <w:docPartObj>
          <w:docPartGallery w:val="Table of Contents"/>
          <w:docPartUnique/>
        </w:docPartObj>
      </w:sdtPr>
      <w:sdtContent>
        <w:p w14:paraId="03DEA9B9" w14:textId="2A8F1633" w:rsidR="0084389F" w:rsidRPr="00E83195" w:rsidRDefault="00AA7C86" w:rsidP="00754CEB">
          <w:pPr>
            <w:pStyle w:val="TITREDETABLEDESMATIERES"/>
            <w:ind w:right="-567"/>
            <w:jc w:val="both"/>
          </w:pPr>
          <w:r w:rsidRPr="00E83195">
            <w:t>TABLE DES MATI</w:t>
          </w:r>
          <w:r w:rsidR="00E9755C">
            <w:t>È</w:t>
          </w:r>
          <w:r w:rsidRPr="00E83195">
            <w:t>RES</w:t>
          </w:r>
        </w:p>
        <w:p w14:paraId="2EE38107" w14:textId="1535FA92" w:rsidR="00386E12" w:rsidRDefault="0084389F">
          <w:pPr>
            <w:pStyle w:val="TM1"/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val="fr-BE" w:eastAsia="fr-BE"/>
              <w14:ligatures w14:val="standardContextua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14275064" w:history="1">
            <w:r w:rsidR="00386E12" w:rsidRPr="009C029F">
              <w:rPr>
                <w:rStyle w:val="Lienhypertexte"/>
                <w:noProof/>
              </w:rPr>
              <w:t>Article I.</w:t>
            </w:r>
            <w:r w:rsidR="00386E12"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val="fr-BE" w:eastAsia="fr-BE"/>
                <w14:ligatures w14:val="standardContextual"/>
              </w:rPr>
              <w:tab/>
            </w:r>
            <w:r w:rsidR="00386E12" w:rsidRPr="009C029F">
              <w:rPr>
                <w:rStyle w:val="Lienhypertexte"/>
                <w:noProof/>
              </w:rPr>
              <w:t>VALIDATION DE LA CANDIDATURE</w:t>
            </w:r>
            <w:r w:rsidR="00386E12">
              <w:rPr>
                <w:noProof/>
                <w:webHidden/>
              </w:rPr>
              <w:tab/>
            </w:r>
            <w:r w:rsidR="00386E12">
              <w:rPr>
                <w:noProof/>
                <w:webHidden/>
              </w:rPr>
              <w:fldChar w:fldCharType="begin"/>
            </w:r>
            <w:r w:rsidR="00386E12">
              <w:rPr>
                <w:noProof/>
                <w:webHidden/>
              </w:rPr>
              <w:instrText xml:space="preserve"> PAGEREF _Toc214275064 \h </w:instrText>
            </w:r>
            <w:r w:rsidR="00386E12">
              <w:rPr>
                <w:noProof/>
                <w:webHidden/>
              </w:rPr>
            </w:r>
            <w:r w:rsidR="00386E12">
              <w:rPr>
                <w:noProof/>
                <w:webHidden/>
              </w:rPr>
              <w:fldChar w:fldCharType="separate"/>
            </w:r>
            <w:r w:rsidR="00386E12">
              <w:rPr>
                <w:noProof/>
                <w:webHidden/>
              </w:rPr>
              <w:t>3</w:t>
            </w:r>
            <w:r w:rsidR="00386E12">
              <w:rPr>
                <w:noProof/>
                <w:webHidden/>
              </w:rPr>
              <w:fldChar w:fldCharType="end"/>
            </w:r>
          </w:hyperlink>
        </w:p>
        <w:p w14:paraId="68D9B272" w14:textId="229B2519" w:rsidR="00386E12" w:rsidRDefault="00386E12">
          <w:pPr>
            <w:pStyle w:val="TM2"/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val="fr-BE" w:eastAsia="fr-BE"/>
              <w14:ligatures w14:val="standardContextual"/>
            </w:rPr>
          </w:pPr>
          <w:hyperlink w:anchor="_Toc214275065" w:history="1">
            <w:r w:rsidRPr="009C029F">
              <w:rPr>
                <w:rStyle w:val="Lienhypertexte"/>
                <w:noProof/>
              </w:rPr>
              <w:t>Section 1.01</w:t>
            </w:r>
            <w:r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val="fr-BE" w:eastAsia="fr-BE"/>
                <w14:ligatures w14:val="standardContextual"/>
              </w:rPr>
              <w:tab/>
            </w:r>
            <w:r w:rsidRPr="009C029F">
              <w:rPr>
                <w:rStyle w:val="Lienhypertexte"/>
                <w:noProof/>
              </w:rPr>
              <w:t>CC1 Garanties financières nécessaires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_Toc214275065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29FB581" w14:textId="33EC0251" w:rsidR="00386E12" w:rsidRDefault="00386E12">
          <w:pPr>
            <w:pStyle w:val="TM2"/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val="fr-BE" w:eastAsia="fr-BE"/>
              <w14:ligatures w14:val="standardContextual"/>
            </w:rPr>
          </w:pPr>
          <w:hyperlink w:anchor="_Toc214275066" w:history="1">
            <w:r w:rsidRPr="009C029F">
              <w:rPr>
                <w:rStyle w:val="Lienhypertexte"/>
                <w:noProof/>
              </w:rPr>
              <w:t>Section 1.02</w:t>
            </w:r>
            <w:r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val="fr-BE" w:eastAsia="fr-BE"/>
                <w14:ligatures w14:val="standardContextual"/>
              </w:rPr>
              <w:tab/>
            </w:r>
            <w:r w:rsidRPr="009C029F">
              <w:rPr>
                <w:rStyle w:val="Lienhypertexte"/>
                <w:noProof/>
              </w:rPr>
              <w:t>CC2 Moyens humains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_Toc214275066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402D388" w14:textId="2935953B" w:rsidR="00386E12" w:rsidRDefault="00386E12">
          <w:pPr>
            <w:pStyle w:val="TM1"/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val="fr-BE" w:eastAsia="fr-BE"/>
              <w14:ligatures w14:val="standardContextual"/>
            </w:rPr>
          </w:pPr>
          <w:hyperlink w:anchor="_Toc214275067" w:history="1">
            <w:r w:rsidRPr="009C029F">
              <w:rPr>
                <w:rStyle w:val="Lienhypertexte"/>
                <w:noProof/>
              </w:rPr>
              <w:t>Article II.</w:t>
            </w:r>
            <w:r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val="fr-BE" w:eastAsia="fr-BE"/>
                <w14:ligatures w14:val="standardContextual"/>
              </w:rPr>
              <w:tab/>
            </w:r>
            <w:r w:rsidRPr="009C029F">
              <w:rPr>
                <w:rStyle w:val="Lienhypertexte"/>
                <w:noProof/>
              </w:rPr>
              <w:t>CHOIX DES MEILLEURS CANDIDATS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_Toc214275067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B79CEB1" w14:textId="3AD6BB17" w:rsidR="00386E12" w:rsidRDefault="00386E12">
          <w:pPr>
            <w:pStyle w:val="TM2"/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val="fr-BE" w:eastAsia="fr-BE"/>
              <w14:ligatures w14:val="standardContextual"/>
            </w:rPr>
          </w:pPr>
          <w:hyperlink w:anchor="_Toc214275068" w:history="1">
            <w:r w:rsidRPr="009C029F">
              <w:rPr>
                <w:rStyle w:val="Lienhypertexte"/>
                <w:noProof/>
              </w:rPr>
              <w:t>Section 2.01</w:t>
            </w:r>
            <w:r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val="fr-BE" w:eastAsia="fr-BE"/>
                <w14:ligatures w14:val="standardContextual"/>
              </w:rPr>
              <w:tab/>
            </w:r>
            <w:r w:rsidRPr="009C029F">
              <w:rPr>
                <w:rStyle w:val="Lienhypertexte"/>
                <w:noProof/>
              </w:rPr>
              <w:t>CC3 Références professionnelles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_Toc214275068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AFB3551" w14:textId="195A7113" w:rsidR="00386E12" w:rsidRDefault="00386E12">
          <w:pPr>
            <w:pStyle w:val="TM2"/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val="fr-BE" w:eastAsia="fr-BE"/>
              <w14:ligatures w14:val="standardContextual"/>
            </w:rPr>
          </w:pPr>
          <w:hyperlink w:anchor="_Toc214275069" w:history="1">
            <w:r w:rsidRPr="009C029F">
              <w:rPr>
                <w:rStyle w:val="Lienhypertexte"/>
                <w:noProof/>
              </w:rPr>
              <w:t>Section 2.02</w:t>
            </w:r>
            <w:r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val="fr-BE" w:eastAsia="fr-BE"/>
                <w14:ligatures w14:val="standardContextual"/>
              </w:rPr>
              <w:tab/>
            </w:r>
            <w:r w:rsidRPr="009C029F">
              <w:rPr>
                <w:rStyle w:val="Lienhypertexte"/>
                <w:noProof/>
              </w:rPr>
              <w:t>CC4 Capacité technique de la solution SaaS elle-même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_Toc214275069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146366D" w14:textId="2239362D" w:rsidR="0084389F" w:rsidRDefault="0084389F" w:rsidP="00754CEB">
          <w:pPr>
            <w:ind w:right="-567"/>
          </w:pPr>
          <w:r>
            <w:rPr>
              <w:b/>
              <w:bCs/>
            </w:rPr>
            <w:fldChar w:fldCharType="end"/>
          </w:r>
        </w:p>
      </w:sdtContent>
    </w:sdt>
    <w:p w14:paraId="0DA2D276" w14:textId="77777777" w:rsidR="0084389F" w:rsidRDefault="0084389F" w:rsidP="00FC31EC"/>
    <w:p w14:paraId="3A70AAB2" w14:textId="77777777" w:rsidR="0070284A" w:rsidRDefault="0070284A" w:rsidP="00FC31EC"/>
    <w:p w14:paraId="0F51407D" w14:textId="77777777" w:rsidR="0070284A" w:rsidRDefault="0070284A" w:rsidP="00FC31EC"/>
    <w:p w14:paraId="600747D0" w14:textId="59411A42" w:rsidR="0089301E" w:rsidRPr="004D0C9D" w:rsidRDefault="00605A46" w:rsidP="0089301E">
      <w:pPr>
        <w:rPr>
          <w:rFonts w:asciiTheme="majorHAnsi" w:eastAsiaTheme="majorEastAsia" w:hAnsiTheme="majorHAnsi" w:cstheme="majorBidi"/>
          <w:color w:val="365F91" w:themeColor="accent1" w:themeShade="BF"/>
          <w:sz w:val="32"/>
          <w:szCs w:val="32"/>
        </w:rPr>
      </w:pPr>
      <w:r>
        <w:br w:type="page"/>
      </w:r>
    </w:p>
    <w:p w14:paraId="5081816A" w14:textId="5FD5B6ED" w:rsidR="00835744" w:rsidRDefault="0089301E" w:rsidP="0089301E">
      <w:r>
        <w:lastRenderedPageBreak/>
        <w:t xml:space="preserve">L’utilisation de cette annexe n’est pas obligatoire, mais facilitera la recherche des informations par </w:t>
      </w:r>
      <w:r w:rsidR="00DB0737">
        <w:t xml:space="preserve">Le </w:t>
      </w:r>
      <w:r w:rsidR="00DA4416" w:rsidRPr="00DA4416">
        <w:t>GPM-Guyane</w:t>
      </w:r>
      <w:r>
        <w:t xml:space="preserve"> pour sélectionner les candidats. Elle garantit que la candidature sera conforme et facilement exploitable. Nous vous invitons à l’utiliser</w:t>
      </w:r>
      <w:r w:rsidR="00FB50BF">
        <w:t>.</w:t>
      </w:r>
    </w:p>
    <w:p w14:paraId="6FC1A7F3" w14:textId="07C58CBC" w:rsidR="0089301E" w:rsidRDefault="0089301E" w:rsidP="0089301E">
      <w:pPr>
        <w:pStyle w:val="Titre1"/>
      </w:pPr>
      <w:bookmarkStart w:id="1" w:name="_Toc214275064"/>
      <w:r>
        <w:t>VALIDATION DE LA CANDIDATURE</w:t>
      </w:r>
      <w:bookmarkEnd w:id="1"/>
    </w:p>
    <w:p w14:paraId="2894EC08" w14:textId="0860E867" w:rsidR="0089301E" w:rsidRDefault="0089301E" w:rsidP="00E9755C">
      <w:pPr>
        <w:numPr>
          <w:ilvl w:val="0"/>
          <w:numId w:val="3"/>
        </w:numPr>
        <w:spacing w:before="0" w:line="240" w:lineRule="auto"/>
      </w:pPr>
      <w:r>
        <w:t xml:space="preserve">Avez-vous fourni une </w:t>
      </w:r>
      <w:r w:rsidRPr="008E2199">
        <w:rPr>
          <w:b/>
        </w:rPr>
        <w:t>lettre de candidature</w:t>
      </w:r>
      <w:r w:rsidRPr="00E93409">
        <w:t xml:space="preserve"> (DC1) fournie dans le DCE dûment complétée</w:t>
      </w:r>
      <w:r>
        <w:t> ?</w:t>
      </w:r>
    </w:p>
    <w:p w14:paraId="742FB75C" w14:textId="391BE86B" w:rsidR="0089301E" w:rsidRPr="0089301E" w:rsidRDefault="00000000" w:rsidP="0089301E">
      <w:pPr>
        <w:spacing w:line="240" w:lineRule="auto"/>
        <w:ind w:left="1416"/>
        <w:rPr>
          <w:szCs w:val="20"/>
        </w:rPr>
      </w:pPr>
      <w:sdt>
        <w:sdtPr>
          <w:rPr>
            <w:rFonts w:ascii="Segoe UI Symbol" w:eastAsia="MS Gothic" w:hAnsi="Segoe UI Symbol" w:cs="Segoe UI Symbol"/>
            <w:szCs w:val="20"/>
          </w:rPr>
          <w:id w:val="162434303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9301E" w:rsidRPr="0089301E">
            <w:rPr>
              <w:rFonts w:ascii="Segoe UI Symbol" w:eastAsia="MS Gothic" w:hAnsi="Segoe UI Symbol" w:cs="Segoe UI Symbol"/>
              <w:szCs w:val="20"/>
            </w:rPr>
            <w:t>☐</w:t>
          </w:r>
        </w:sdtContent>
      </w:sdt>
      <w:r w:rsidR="0089301E" w:rsidRPr="0089301E">
        <w:rPr>
          <w:szCs w:val="20"/>
        </w:rPr>
        <w:t xml:space="preserve"> oui</w:t>
      </w:r>
      <w:r w:rsidR="0089301E" w:rsidRPr="0089301E">
        <w:rPr>
          <w:szCs w:val="20"/>
        </w:rPr>
        <w:tab/>
      </w:r>
      <w:r w:rsidR="0089301E" w:rsidRPr="0089301E">
        <w:rPr>
          <w:szCs w:val="20"/>
        </w:rPr>
        <w:tab/>
      </w:r>
      <w:sdt>
        <w:sdtPr>
          <w:rPr>
            <w:rFonts w:ascii="Segoe UI Symbol" w:eastAsia="MS Gothic" w:hAnsi="Segoe UI Symbol" w:cs="Segoe UI Symbol"/>
            <w:szCs w:val="20"/>
          </w:rPr>
          <w:id w:val="-17026534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9301E" w:rsidRPr="0089301E">
            <w:rPr>
              <w:rFonts w:ascii="Segoe UI Symbol" w:eastAsia="MS Gothic" w:hAnsi="Segoe UI Symbol" w:cs="Segoe UI Symbol"/>
              <w:szCs w:val="20"/>
            </w:rPr>
            <w:t>☐</w:t>
          </w:r>
        </w:sdtContent>
      </w:sdt>
      <w:r w:rsidR="0089301E" w:rsidRPr="0089301E">
        <w:rPr>
          <w:szCs w:val="20"/>
        </w:rPr>
        <w:t xml:space="preserve"> non </w:t>
      </w:r>
    </w:p>
    <w:p w14:paraId="659A370F" w14:textId="77777777" w:rsidR="0089301E" w:rsidRPr="00E93409" w:rsidRDefault="0089301E" w:rsidP="0089301E">
      <w:pPr>
        <w:pStyle w:val="Paragraphedeliste"/>
        <w:numPr>
          <w:ilvl w:val="0"/>
          <w:numId w:val="0"/>
        </w:numPr>
        <w:spacing w:after="120" w:line="240" w:lineRule="auto"/>
        <w:ind w:left="1440"/>
      </w:pPr>
    </w:p>
    <w:p w14:paraId="683F375A" w14:textId="22503238" w:rsidR="0089301E" w:rsidRDefault="0089301E" w:rsidP="00E9755C">
      <w:pPr>
        <w:numPr>
          <w:ilvl w:val="0"/>
          <w:numId w:val="3"/>
        </w:numPr>
        <w:spacing w:before="0" w:line="240" w:lineRule="auto"/>
      </w:pPr>
      <w:r>
        <w:t xml:space="preserve">Avez-vous fourni </w:t>
      </w:r>
      <w:r w:rsidR="00E9755C">
        <w:t>l</w:t>
      </w:r>
      <w:r w:rsidRPr="00E93409">
        <w:t xml:space="preserve">a </w:t>
      </w:r>
      <w:r w:rsidRPr="008E2199">
        <w:rPr>
          <w:b/>
        </w:rPr>
        <w:t>déclaration du candidat</w:t>
      </w:r>
      <w:r w:rsidRPr="00E93409">
        <w:t xml:space="preserve"> (DC2) fournie dans le</w:t>
      </w:r>
      <w:r>
        <w:t xml:space="preserve"> DCE dûment complétée </w:t>
      </w:r>
      <w:r w:rsidRPr="00E93409">
        <w:t>(1)</w:t>
      </w:r>
      <w:r w:rsidR="004804DD">
        <w:t> ?</w:t>
      </w:r>
    </w:p>
    <w:p w14:paraId="5C3B7007" w14:textId="42C2B968" w:rsidR="0089301E" w:rsidRPr="007F4420" w:rsidRDefault="00000000" w:rsidP="0089301E">
      <w:pPr>
        <w:spacing w:line="240" w:lineRule="auto"/>
        <w:ind w:left="1068" w:firstLine="348"/>
        <w:rPr>
          <w:rFonts w:cs="Arial"/>
        </w:rPr>
      </w:pPr>
      <w:sdt>
        <w:sdtPr>
          <w:rPr>
            <w:rFonts w:eastAsia="MS Gothic" w:cs="Arial"/>
          </w:rPr>
          <w:id w:val="107569826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9301E" w:rsidRPr="007F4420">
            <w:rPr>
              <w:rFonts w:ascii="Segoe UI Symbol" w:eastAsia="MS Gothic" w:hAnsi="Segoe UI Symbol" w:cs="Segoe UI Symbol"/>
            </w:rPr>
            <w:t>☐</w:t>
          </w:r>
        </w:sdtContent>
      </w:sdt>
      <w:r w:rsidR="0089301E" w:rsidRPr="007F4420">
        <w:rPr>
          <w:rFonts w:cs="Arial"/>
        </w:rPr>
        <w:t xml:space="preserve"> oui</w:t>
      </w:r>
      <w:r w:rsidR="0089301E" w:rsidRPr="007F4420">
        <w:rPr>
          <w:rFonts w:cs="Arial"/>
        </w:rPr>
        <w:tab/>
      </w:r>
      <w:r w:rsidR="0089301E" w:rsidRPr="007F4420">
        <w:rPr>
          <w:rFonts w:cs="Arial"/>
        </w:rPr>
        <w:tab/>
      </w:r>
      <w:sdt>
        <w:sdtPr>
          <w:rPr>
            <w:rFonts w:eastAsia="MS Gothic" w:cs="Arial"/>
          </w:rPr>
          <w:id w:val="93348070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9301E" w:rsidRPr="007F4420">
            <w:rPr>
              <w:rFonts w:ascii="Segoe UI Symbol" w:eastAsia="MS Gothic" w:hAnsi="Segoe UI Symbol" w:cs="Segoe UI Symbol"/>
            </w:rPr>
            <w:t>☐</w:t>
          </w:r>
        </w:sdtContent>
      </w:sdt>
      <w:r w:rsidR="0089301E" w:rsidRPr="007F4420">
        <w:rPr>
          <w:rFonts w:cs="Arial"/>
        </w:rPr>
        <w:t xml:space="preserve"> non </w:t>
      </w:r>
    </w:p>
    <w:p w14:paraId="6F45B1CE" w14:textId="77777777" w:rsidR="0089301E" w:rsidRDefault="0089301E" w:rsidP="0089301E">
      <w:pPr>
        <w:spacing w:line="240" w:lineRule="auto"/>
        <w:ind w:left="720"/>
      </w:pPr>
    </w:p>
    <w:p w14:paraId="1466B0F6" w14:textId="3DD3DDE2" w:rsidR="00CB1B8B" w:rsidRPr="00CB1B8B" w:rsidRDefault="0089301E" w:rsidP="00CB1B8B">
      <w:pPr>
        <w:spacing w:line="240" w:lineRule="auto"/>
        <w:ind w:left="720"/>
        <w:rPr>
          <w:color w:val="FF0000"/>
        </w:rPr>
      </w:pPr>
      <w:r w:rsidRPr="00121C1D">
        <w:rPr>
          <w:color w:val="FF0000"/>
        </w:rPr>
        <w:t>Si vous avez répondu Oui aux 2 questions ci-dessus, vous pouvez ne pas répondre aux questions</w:t>
      </w:r>
      <w:r>
        <w:rPr>
          <w:color w:val="FF0000"/>
        </w:rPr>
        <w:t xml:space="preserve"> </w:t>
      </w:r>
      <w:r w:rsidRPr="00121C1D">
        <w:rPr>
          <w:color w:val="FF0000"/>
        </w:rPr>
        <w:t>ci-dessous, et vous rendre directement aux questions de l</w:t>
      </w:r>
      <w:r w:rsidR="00CB1B8B">
        <w:rPr>
          <w:color w:val="FF0000"/>
        </w:rPr>
        <w:t>’article I :</w:t>
      </w:r>
    </w:p>
    <w:p w14:paraId="6EAAD236" w14:textId="56DAF6DB" w:rsidR="002C7594" w:rsidRDefault="002C7594" w:rsidP="002C7594">
      <w:pPr>
        <w:numPr>
          <w:ilvl w:val="0"/>
          <w:numId w:val="3"/>
        </w:numPr>
        <w:spacing w:before="0" w:line="240" w:lineRule="auto"/>
      </w:pPr>
      <w:r>
        <w:t>Quel est le nom du candidat qui s’engage</w:t>
      </w:r>
      <w:r w:rsidR="00340236">
        <w:t> ?</w:t>
      </w:r>
    </w:p>
    <w:p w14:paraId="2A4F60B2" w14:textId="77777777" w:rsidR="002C7594" w:rsidRDefault="002C7594" w:rsidP="002C7594">
      <w:pPr>
        <w:spacing w:before="0" w:line="240" w:lineRule="auto"/>
        <w:ind w:left="720"/>
      </w:pPr>
    </w:p>
    <w:p w14:paraId="4EE18D69" w14:textId="77777777" w:rsidR="002C7594" w:rsidRPr="009C65B0" w:rsidRDefault="002C7594" w:rsidP="002C7594">
      <w:pPr>
        <w:spacing w:after="0" w:line="240" w:lineRule="auto"/>
      </w:pPr>
    </w:p>
    <w:p w14:paraId="3DFACCBC" w14:textId="57E852DC" w:rsidR="002C7594" w:rsidRDefault="002C7594" w:rsidP="002C75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left="1134" w:hanging="426"/>
      </w:pPr>
      <w:r w:rsidRPr="009C65B0">
        <w:t>Précisez ici </w:t>
      </w:r>
    </w:p>
    <w:p w14:paraId="598D2F19" w14:textId="77777777" w:rsidR="002C7594" w:rsidRDefault="002C7594" w:rsidP="002C75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left="1134" w:hanging="426"/>
      </w:pPr>
    </w:p>
    <w:p w14:paraId="1854B404" w14:textId="77777777" w:rsidR="002C7594" w:rsidRDefault="002C7594" w:rsidP="002C75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left="1134" w:hanging="426"/>
      </w:pPr>
    </w:p>
    <w:p w14:paraId="048AC071" w14:textId="77777777" w:rsidR="002C7594" w:rsidRDefault="002C7594" w:rsidP="002C75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left="1134" w:hanging="426"/>
      </w:pPr>
    </w:p>
    <w:p w14:paraId="5A05715C" w14:textId="77777777" w:rsidR="002C7594" w:rsidRDefault="002C7594" w:rsidP="002C7594">
      <w:pPr>
        <w:spacing w:after="0" w:line="240" w:lineRule="auto"/>
      </w:pPr>
    </w:p>
    <w:p w14:paraId="429F985F" w14:textId="77777777" w:rsidR="00CB1B8B" w:rsidRDefault="00CB1B8B" w:rsidP="00CB1B8B">
      <w:pPr>
        <w:pStyle w:val="Paragraphedeliste"/>
        <w:numPr>
          <w:ilvl w:val="0"/>
          <w:numId w:val="0"/>
        </w:numPr>
        <w:spacing w:before="240" w:line="240" w:lineRule="auto"/>
        <w:ind w:left="851"/>
        <w:rPr>
          <w:rFonts w:eastAsiaTheme="minorHAnsi" w:cstheme="minorBidi"/>
        </w:rPr>
      </w:pPr>
    </w:p>
    <w:p w14:paraId="7FA54787" w14:textId="77777777" w:rsidR="00CB1B8B" w:rsidRDefault="00CB1B8B" w:rsidP="00CB1B8B">
      <w:pPr>
        <w:pStyle w:val="Paragraphedeliste"/>
        <w:numPr>
          <w:ilvl w:val="0"/>
          <w:numId w:val="8"/>
        </w:numPr>
        <w:suppressAutoHyphens/>
        <w:autoSpaceDN w:val="0"/>
        <w:spacing w:before="0" w:after="160" w:line="244" w:lineRule="auto"/>
        <w:ind w:left="851"/>
        <w:contextualSpacing w:val="0"/>
        <w:jc w:val="left"/>
        <w:rPr>
          <w:rFonts w:eastAsiaTheme="minorHAnsi" w:cstheme="minorBidi"/>
        </w:rPr>
      </w:pPr>
      <w:r>
        <w:rPr>
          <w:rFonts w:eastAsiaTheme="minorHAnsi" w:cstheme="minorBidi"/>
        </w:rPr>
        <w:t>Le candidat est-il en RJ ou en cours de liquidation ?</w:t>
      </w:r>
    </w:p>
    <w:p w14:paraId="73A04D86" w14:textId="3FD47618" w:rsidR="002C7594" w:rsidRPr="002C7594" w:rsidRDefault="00000000" w:rsidP="002C7594">
      <w:pPr>
        <w:pStyle w:val="Paragraphedeliste"/>
        <w:numPr>
          <w:ilvl w:val="0"/>
          <w:numId w:val="0"/>
        </w:numPr>
        <w:spacing w:line="240" w:lineRule="auto"/>
        <w:ind w:left="720"/>
      </w:pPr>
      <w:sdt>
        <w:sdtPr>
          <w:rPr>
            <w:rFonts w:ascii="Segoe UI Symbol" w:eastAsia="MS Gothic" w:hAnsi="Segoe UI Symbol" w:cs="Segoe UI Symbol"/>
          </w:rPr>
          <w:id w:val="-89596780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C7594">
            <w:rPr>
              <w:rFonts w:ascii="MS Gothic" w:eastAsia="MS Gothic" w:hAnsi="MS Gothic" w:cs="Segoe UI Symbol" w:hint="eastAsia"/>
            </w:rPr>
            <w:t>☐</w:t>
          </w:r>
        </w:sdtContent>
      </w:sdt>
      <w:r w:rsidR="002C7594" w:rsidRPr="002C7594">
        <w:t xml:space="preserve"> oui</w:t>
      </w:r>
      <w:r w:rsidR="002C7594" w:rsidRPr="002C7594">
        <w:tab/>
      </w:r>
      <w:r w:rsidR="002C7594" w:rsidRPr="002C7594">
        <w:tab/>
      </w:r>
      <w:sdt>
        <w:sdtPr>
          <w:rPr>
            <w:rFonts w:ascii="Segoe UI Symbol" w:eastAsia="MS Gothic" w:hAnsi="Segoe UI Symbol" w:cs="Segoe UI Symbol"/>
          </w:rPr>
          <w:id w:val="177197765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C7594" w:rsidRPr="002C7594">
            <w:rPr>
              <w:rFonts w:ascii="Segoe UI Symbol" w:eastAsia="MS Gothic" w:hAnsi="Segoe UI Symbol" w:cs="Segoe UI Symbol"/>
            </w:rPr>
            <w:t>☐</w:t>
          </w:r>
        </w:sdtContent>
      </w:sdt>
      <w:r w:rsidR="002C7594" w:rsidRPr="002C7594">
        <w:t xml:space="preserve"> non </w:t>
      </w:r>
    </w:p>
    <w:p w14:paraId="0B91DDF0" w14:textId="77777777" w:rsidR="00E23A53" w:rsidRPr="00E23A53" w:rsidRDefault="00E23A53" w:rsidP="00E23A53">
      <w:pPr>
        <w:suppressAutoHyphens/>
        <w:autoSpaceDN w:val="0"/>
        <w:spacing w:before="0" w:after="160" w:line="244" w:lineRule="auto"/>
        <w:jc w:val="left"/>
      </w:pPr>
    </w:p>
    <w:p w14:paraId="7430EFA6" w14:textId="125A437A" w:rsidR="00CB1B8B" w:rsidRDefault="00CB1B8B" w:rsidP="00CB1B8B">
      <w:pPr>
        <w:pStyle w:val="Paragraphedeliste"/>
        <w:numPr>
          <w:ilvl w:val="0"/>
          <w:numId w:val="8"/>
        </w:numPr>
        <w:suppressAutoHyphens/>
        <w:autoSpaceDN w:val="0"/>
        <w:spacing w:line="240" w:lineRule="auto"/>
        <w:ind w:left="851"/>
        <w:contextualSpacing w:val="0"/>
        <w:rPr>
          <w:rFonts w:eastAsiaTheme="minorHAnsi" w:cstheme="minorBidi"/>
        </w:rPr>
      </w:pPr>
      <w:r>
        <w:rPr>
          <w:rFonts w:eastAsiaTheme="minorHAnsi" w:cstheme="minorBidi"/>
        </w:rPr>
        <w:t xml:space="preserve">Le candidat est-il autorisé à concourir à des marchés publics ? </w:t>
      </w:r>
    </w:p>
    <w:p w14:paraId="6C843476" w14:textId="77777777" w:rsidR="00E23A53" w:rsidRDefault="00E23A53" w:rsidP="00E23A53">
      <w:pPr>
        <w:suppressAutoHyphens/>
        <w:autoSpaceDN w:val="0"/>
        <w:spacing w:line="240" w:lineRule="auto"/>
      </w:pPr>
    </w:p>
    <w:p w14:paraId="436EF35F" w14:textId="77777777" w:rsidR="002C7594" w:rsidRPr="007F4420" w:rsidRDefault="00000000" w:rsidP="002C7594">
      <w:pPr>
        <w:spacing w:line="240" w:lineRule="auto"/>
        <w:ind w:left="1068" w:firstLine="348"/>
        <w:rPr>
          <w:rFonts w:cs="Arial"/>
        </w:rPr>
      </w:pPr>
      <w:sdt>
        <w:sdtPr>
          <w:rPr>
            <w:rFonts w:eastAsia="MS Gothic" w:cs="Arial"/>
          </w:rPr>
          <w:id w:val="166873794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C7594" w:rsidRPr="007F4420">
            <w:rPr>
              <w:rFonts w:ascii="Segoe UI Symbol" w:eastAsia="MS Gothic" w:hAnsi="Segoe UI Symbol" w:cs="Segoe UI Symbol"/>
            </w:rPr>
            <w:t>☐</w:t>
          </w:r>
        </w:sdtContent>
      </w:sdt>
      <w:r w:rsidR="002C7594" w:rsidRPr="007F4420">
        <w:rPr>
          <w:rFonts w:cs="Arial"/>
        </w:rPr>
        <w:t xml:space="preserve"> oui</w:t>
      </w:r>
      <w:r w:rsidR="002C7594" w:rsidRPr="007F4420">
        <w:rPr>
          <w:rFonts w:cs="Arial"/>
        </w:rPr>
        <w:tab/>
      </w:r>
      <w:r w:rsidR="002C7594" w:rsidRPr="007F4420">
        <w:rPr>
          <w:rFonts w:cs="Arial"/>
        </w:rPr>
        <w:tab/>
      </w:r>
      <w:sdt>
        <w:sdtPr>
          <w:rPr>
            <w:rFonts w:eastAsia="MS Gothic" w:cs="Arial"/>
          </w:rPr>
          <w:id w:val="-209245785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C7594" w:rsidRPr="007F4420">
            <w:rPr>
              <w:rFonts w:ascii="Segoe UI Symbol" w:eastAsia="MS Gothic" w:hAnsi="Segoe UI Symbol" w:cs="Segoe UI Symbol"/>
            </w:rPr>
            <w:t>☐</w:t>
          </w:r>
        </w:sdtContent>
      </w:sdt>
      <w:r w:rsidR="002C7594" w:rsidRPr="007F4420">
        <w:rPr>
          <w:rFonts w:cs="Arial"/>
        </w:rPr>
        <w:t xml:space="preserve"> non </w:t>
      </w:r>
    </w:p>
    <w:p w14:paraId="5540CB11" w14:textId="77777777" w:rsidR="002C7594" w:rsidRPr="00E23A53" w:rsidRDefault="002C7594" w:rsidP="00E23A53">
      <w:pPr>
        <w:suppressAutoHyphens/>
        <w:autoSpaceDN w:val="0"/>
        <w:spacing w:line="240" w:lineRule="auto"/>
      </w:pPr>
    </w:p>
    <w:p w14:paraId="5179EA21" w14:textId="65BF8364" w:rsidR="00CB1B8B" w:rsidRDefault="00CB1B8B" w:rsidP="00EA17B8">
      <w:pPr>
        <w:pStyle w:val="Titre2"/>
      </w:pPr>
      <w:bookmarkStart w:id="2" w:name="_Toc214275065"/>
      <w:r>
        <w:t xml:space="preserve">CC1 </w:t>
      </w:r>
      <w:bookmarkStart w:id="3" w:name="_Hlk197946488"/>
      <w:r>
        <w:t xml:space="preserve">Garanties financières </w:t>
      </w:r>
      <w:bookmarkEnd w:id="3"/>
      <w:r>
        <w:t>nécessaires</w:t>
      </w:r>
      <w:bookmarkEnd w:id="2"/>
      <w:r>
        <w:t> </w:t>
      </w:r>
    </w:p>
    <w:p w14:paraId="4D17CF40" w14:textId="2C27E8E7" w:rsidR="00CB1B8B" w:rsidRDefault="00006CAD" w:rsidP="00EA17B8">
      <w:pPr>
        <w:pStyle w:val="Paragraphedeliste"/>
        <w:numPr>
          <w:ilvl w:val="0"/>
          <w:numId w:val="8"/>
        </w:numPr>
        <w:spacing w:line="240" w:lineRule="auto"/>
      </w:pPr>
      <w:bookmarkStart w:id="4" w:name="_Hlk197946100"/>
      <w:r w:rsidRPr="00006CAD">
        <w:t>Le candidat dispose-t-il des garanties financières nécessaires pour exécuter le marché</w:t>
      </w:r>
      <w:r w:rsidRPr="00326D65">
        <w:t xml:space="preserve"> ?</w:t>
      </w:r>
    </w:p>
    <w:bookmarkEnd w:id="4"/>
    <w:p w14:paraId="44D7D498" w14:textId="51589F26" w:rsidR="00CB1B8B" w:rsidRPr="009C65B0" w:rsidRDefault="00CB1B8B" w:rsidP="00006CAD">
      <w:pPr>
        <w:ind w:left="426"/>
      </w:pPr>
      <w:r w:rsidRPr="009C65B0">
        <w:t>La réponse à cette question sert à valoriser le critère de candidature</w:t>
      </w:r>
      <w:r>
        <w:t xml:space="preserve"> </w:t>
      </w:r>
      <w:r w:rsidRPr="005B63BC">
        <w:t>CC</w:t>
      </w:r>
      <w:r>
        <w:t>1</w:t>
      </w:r>
      <w:r w:rsidRPr="005B63BC">
        <w:t xml:space="preserve"> </w:t>
      </w:r>
      <w:r>
        <w:t>garanties financières nécessaires.</w:t>
      </w:r>
    </w:p>
    <w:p w14:paraId="2703A0CA" w14:textId="77777777" w:rsidR="00CB1B8B" w:rsidRDefault="00CB1B8B" w:rsidP="00CB1B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left="1134" w:hanging="426"/>
      </w:pPr>
      <w:r>
        <w:t>M</w:t>
      </w:r>
      <w:r w:rsidRPr="00326D65">
        <w:t>erci d’indiquer votre chiffre d’affaires</w:t>
      </w:r>
    </w:p>
    <w:p w14:paraId="513C297E" w14:textId="77777777" w:rsidR="00CB1B8B" w:rsidRDefault="00CB1B8B" w:rsidP="00CB1B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left="1134" w:hanging="426"/>
      </w:pPr>
    </w:p>
    <w:p w14:paraId="1F2D4931" w14:textId="77777777" w:rsidR="00EA17B8" w:rsidRDefault="00EA17B8" w:rsidP="00CB1B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left="1134" w:hanging="426"/>
      </w:pPr>
    </w:p>
    <w:p w14:paraId="0C10A4E3" w14:textId="77777777" w:rsidR="00CB1B8B" w:rsidRDefault="00CB1B8B" w:rsidP="00CB1B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left="1134" w:hanging="426"/>
      </w:pPr>
    </w:p>
    <w:p w14:paraId="20B16DDB" w14:textId="77777777" w:rsidR="00E23A53" w:rsidRDefault="00E23A53" w:rsidP="00EA17B8"/>
    <w:p w14:paraId="238A2DB8" w14:textId="32EFE350" w:rsidR="00E23A53" w:rsidRDefault="00E23A53" w:rsidP="00EA17B8">
      <w:pPr>
        <w:pStyle w:val="Titre2"/>
      </w:pPr>
      <w:bookmarkStart w:id="5" w:name="_Toc214275066"/>
      <w:r>
        <w:lastRenderedPageBreak/>
        <w:t xml:space="preserve">CC2 </w:t>
      </w:r>
      <w:r w:rsidRPr="00E23A53">
        <w:t>Moyens</w:t>
      </w:r>
      <w:r w:rsidR="00006CAD">
        <w:t xml:space="preserve"> humains</w:t>
      </w:r>
      <w:bookmarkEnd w:id="5"/>
      <w:r>
        <w:t> </w:t>
      </w:r>
    </w:p>
    <w:p w14:paraId="75558A99" w14:textId="2A39FEB2" w:rsidR="00E23A53" w:rsidRPr="009C65B0" w:rsidRDefault="00006CAD" w:rsidP="00006CAD">
      <w:pPr>
        <w:pStyle w:val="Paragraphedeliste"/>
        <w:numPr>
          <w:ilvl w:val="0"/>
          <w:numId w:val="8"/>
        </w:numPr>
        <w:tabs>
          <w:tab w:val="left" w:pos="1380"/>
        </w:tabs>
        <w:spacing w:after="160" w:line="276" w:lineRule="auto"/>
      </w:pPr>
      <w:bookmarkStart w:id="6" w:name="_Hlk197946134"/>
      <w:r w:rsidRPr="00CE00DE">
        <w:t>Le candidat dispose-t-il des moyens humains, en quantité et en qualité, nécessaires pour conduire le projet (conception, paramétrage, intégration, formation et maintenance) et assurer la continuité du service ?</w:t>
      </w:r>
    </w:p>
    <w:bookmarkEnd w:id="6"/>
    <w:p w14:paraId="6DB30C69" w14:textId="011B37EE" w:rsidR="00E23A53" w:rsidRDefault="00E23A53" w:rsidP="00EA17B8">
      <w:pPr>
        <w:ind w:left="426"/>
      </w:pPr>
      <w:r w:rsidRPr="009C65B0">
        <w:t>La réponse à cette question sert à valoriser le critère de candidature</w:t>
      </w:r>
      <w:r>
        <w:t xml:space="preserve"> </w:t>
      </w:r>
      <w:r w:rsidRPr="005B63BC">
        <w:t>CC</w:t>
      </w:r>
      <w:r>
        <w:t>2</w:t>
      </w:r>
      <w:r w:rsidRPr="005B63BC">
        <w:t xml:space="preserve"> </w:t>
      </w:r>
      <w:r>
        <w:t>moyens techniques disponibles.</w:t>
      </w:r>
    </w:p>
    <w:p w14:paraId="08F009AA" w14:textId="77777777" w:rsidR="00E23A53" w:rsidRPr="009C65B0" w:rsidRDefault="00E23A53" w:rsidP="00E23A53">
      <w:pPr>
        <w:spacing w:after="0" w:line="240" w:lineRule="auto"/>
      </w:pPr>
    </w:p>
    <w:p w14:paraId="7BAF796C" w14:textId="784BF5A5" w:rsidR="00E23A53" w:rsidRDefault="00E23A53" w:rsidP="00E23A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left="1134" w:hanging="426"/>
      </w:pPr>
      <w:r w:rsidRPr="009C65B0">
        <w:t>Précisez ici </w:t>
      </w:r>
      <w:r>
        <w:t xml:space="preserve">les moyens </w:t>
      </w:r>
      <w:r w:rsidR="00006CAD">
        <w:t>humains</w:t>
      </w:r>
      <w:r>
        <w:t xml:space="preserve"> </w:t>
      </w:r>
    </w:p>
    <w:p w14:paraId="2084FADB" w14:textId="77777777" w:rsidR="00E312F5" w:rsidRDefault="00E312F5" w:rsidP="00E23A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left="1134" w:hanging="426"/>
      </w:pPr>
    </w:p>
    <w:p w14:paraId="7BBC52FC" w14:textId="77777777" w:rsidR="00E312F5" w:rsidRDefault="00E312F5" w:rsidP="00E23A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left="1134" w:hanging="426"/>
      </w:pPr>
    </w:p>
    <w:p w14:paraId="7B0A7F2B" w14:textId="77777777" w:rsidR="009E5F8D" w:rsidRDefault="009E5F8D" w:rsidP="00DB0737">
      <w:pPr>
        <w:snapToGrid w:val="0"/>
        <w:spacing w:after="0" w:line="240" w:lineRule="auto"/>
        <w:rPr>
          <w:rFonts w:cstheme="minorHAnsi"/>
          <w:sz w:val="24"/>
          <w:szCs w:val="24"/>
        </w:rPr>
      </w:pPr>
    </w:p>
    <w:p w14:paraId="08234DCF" w14:textId="00203A77" w:rsidR="00006CAD" w:rsidRPr="00006CAD" w:rsidRDefault="00006CAD" w:rsidP="00006CAD">
      <w:pPr>
        <w:pStyle w:val="Titre1"/>
      </w:pPr>
      <w:bookmarkStart w:id="7" w:name="_Toc198198793"/>
      <w:bookmarkStart w:id="8" w:name="_Toc214275067"/>
      <w:r w:rsidRPr="00006CAD">
        <w:t>CHOIX DES MEILLEURS CANDIDATS</w:t>
      </w:r>
      <w:bookmarkEnd w:id="7"/>
      <w:bookmarkEnd w:id="8"/>
    </w:p>
    <w:p w14:paraId="451E0199" w14:textId="6F6FA8B7" w:rsidR="00006CAD" w:rsidRPr="00006CAD" w:rsidRDefault="00006CAD" w:rsidP="00006CAD">
      <w:pPr>
        <w:snapToGrid w:val="0"/>
        <w:spacing w:after="0" w:line="240" w:lineRule="auto"/>
        <w:ind w:left="426"/>
      </w:pPr>
      <w:r w:rsidRPr="00006CAD">
        <w:t>Pour les questions suivantes, le terme « le candidat ou ses moyens humains » fait éventuellement référence à une société unique, un groupement, ou une société et ses sous-traitants) :</w:t>
      </w:r>
    </w:p>
    <w:p w14:paraId="428ACA77" w14:textId="0E569191" w:rsidR="00006CAD" w:rsidRDefault="00006CAD" w:rsidP="00006CAD">
      <w:pPr>
        <w:pStyle w:val="Titre2"/>
      </w:pPr>
      <w:bookmarkStart w:id="9" w:name="_Toc214275068"/>
      <w:r>
        <w:t xml:space="preserve">CC3 </w:t>
      </w:r>
      <w:bookmarkStart w:id="10" w:name="_Hlk214274745"/>
      <w:r>
        <w:t>Références professionnelles</w:t>
      </w:r>
      <w:bookmarkEnd w:id="9"/>
      <w:r>
        <w:t xml:space="preserve"> </w:t>
      </w:r>
      <w:bookmarkEnd w:id="10"/>
    </w:p>
    <w:p w14:paraId="6186059B" w14:textId="68BFEE3A" w:rsidR="00006CAD" w:rsidRPr="00006CAD" w:rsidRDefault="00006CAD" w:rsidP="00006CAD">
      <w:pPr>
        <w:pStyle w:val="Paragraphedeliste"/>
        <w:numPr>
          <w:ilvl w:val="0"/>
          <w:numId w:val="8"/>
        </w:numPr>
        <w:tabs>
          <w:tab w:val="left" w:pos="1380"/>
        </w:tabs>
        <w:spacing w:line="276" w:lineRule="auto"/>
        <w:rPr>
          <w:lang w:val="fr-BE"/>
        </w:rPr>
      </w:pPr>
      <w:bookmarkStart w:id="11" w:name="_Hlk197425255"/>
      <w:r w:rsidRPr="00006CAD">
        <w:rPr>
          <w:lang w:val="fr-BE"/>
        </w:rPr>
        <w:t>Le candidat présente-t-il des références professionnelles pertinentes démontrant son expérience dans des projets similaires ?</w:t>
      </w:r>
      <w:bookmarkEnd w:id="11"/>
    </w:p>
    <w:p w14:paraId="6D91E4FF" w14:textId="7B73FB66" w:rsidR="00006CAD" w:rsidRDefault="00006CAD" w:rsidP="00006CAD">
      <w:pPr>
        <w:ind w:left="426"/>
      </w:pPr>
      <w:r w:rsidRPr="009C65B0">
        <w:t>La réponse à cette question sert à valoriser le critère de candidature</w:t>
      </w:r>
      <w:r>
        <w:t xml:space="preserve"> </w:t>
      </w:r>
      <w:r w:rsidRPr="005B63BC">
        <w:t>CC</w:t>
      </w:r>
      <w:r>
        <w:t>3</w:t>
      </w:r>
      <w:r w:rsidRPr="005B63BC">
        <w:t xml:space="preserve"> </w:t>
      </w:r>
      <w:r w:rsidRPr="00006CAD">
        <w:t>Références professionnelles</w:t>
      </w:r>
      <w:r>
        <w:t>.</w:t>
      </w:r>
    </w:p>
    <w:p w14:paraId="0A844C9E" w14:textId="1B421627" w:rsidR="00006CAD" w:rsidRDefault="00006CAD" w:rsidP="00006C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left="1134" w:hanging="426"/>
      </w:pPr>
      <w:r w:rsidRPr="009C65B0">
        <w:t>Précisez ici </w:t>
      </w:r>
      <w:r>
        <w:t xml:space="preserve">votre réponse </w:t>
      </w:r>
    </w:p>
    <w:p w14:paraId="107BFA8E" w14:textId="77777777" w:rsidR="00006CAD" w:rsidRDefault="00006CAD" w:rsidP="00006C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left="1134" w:hanging="426"/>
      </w:pPr>
    </w:p>
    <w:p w14:paraId="1E03270C" w14:textId="77777777" w:rsidR="00006CAD" w:rsidRDefault="00006CAD" w:rsidP="00006C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left="1134" w:hanging="426"/>
      </w:pPr>
    </w:p>
    <w:p w14:paraId="5B37449A" w14:textId="15D68C3A" w:rsidR="00006CAD" w:rsidRDefault="00006CAD" w:rsidP="00006CAD">
      <w:pPr>
        <w:pStyle w:val="Titre2"/>
      </w:pPr>
      <w:bookmarkStart w:id="12" w:name="_Toc214275069"/>
      <w:r>
        <w:t xml:space="preserve">CC4 </w:t>
      </w:r>
      <w:bookmarkEnd w:id="12"/>
      <w:r w:rsidR="00501C77">
        <w:t>Moyens de réaliser le marché</w:t>
      </w:r>
    </w:p>
    <w:p w14:paraId="4EFF896A" w14:textId="78C8506F" w:rsidR="00501C77" w:rsidRPr="00501C77" w:rsidRDefault="00006CAD" w:rsidP="00C12263">
      <w:pPr>
        <w:pStyle w:val="Paragraphedeliste"/>
        <w:numPr>
          <w:ilvl w:val="0"/>
          <w:numId w:val="8"/>
        </w:numPr>
        <w:tabs>
          <w:tab w:val="left" w:pos="1380"/>
        </w:tabs>
        <w:spacing w:line="276" w:lineRule="auto"/>
        <w:ind w:left="426"/>
      </w:pPr>
      <w:r w:rsidRPr="00501C77">
        <w:rPr>
          <w:lang w:val="fr-BE"/>
        </w:rPr>
        <w:t xml:space="preserve">Le candidat </w:t>
      </w:r>
      <w:r w:rsidR="001F1EFD">
        <w:rPr>
          <w:lang w:val="fr-BE"/>
        </w:rPr>
        <w:t>est-il</w:t>
      </w:r>
      <w:r w:rsidR="00501C77">
        <w:rPr>
          <w:lang w:val="fr-BE"/>
        </w:rPr>
        <w:t xml:space="preserve"> en partenariat, en relation, en distributeur, intégrateur régulier de logiciels de gestion budgétaire ; si oui, décrivez </w:t>
      </w:r>
      <w:r w:rsidR="00501C77" w:rsidRPr="00501C77">
        <w:t xml:space="preserve">l'outillage, </w:t>
      </w:r>
      <w:r w:rsidR="00501C77">
        <w:t>le</w:t>
      </w:r>
      <w:r w:rsidR="00501C77" w:rsidRPr="00501C77">
        <w:t xml:space="preserve"> matériel et l'équipement technique dont le candidat disposera pour la réalisation du marché public</w:t>
      </w:r>
    </w:p>
    <w:p w14:paraId="75D5D87B" w14:textId="06F9D113" w:rsidR="00006CAD" w:rsidRDefault="00006CAD" w:rsidP="00501C77">
      <w:pPr>
        <w:pStyle w:val="Paragraphedeliste"/>
        <w:numPr>
          <w:ilvl w:val="0"/>
          <w:numId w:val="0"/>
        </w:numPr>
        <w:tabs>
          <w:tab w:val="left" w:pos="1380"/>
        </w:tabs>
        <w:spacing w:line="276" w:lineRule="auto"/>
        <w:ind w:left="426"/>
      </w:pPr>
      <w:r w:rsidRPr="009C65B0">
        <w:t>La réponse à cette question sert à valoriser le critère de candidature</w:t>
      </w:r>
      <w:r>
        <w:t xml:space="preserve"> </w:t>
      </w:r>
      <w:r w:rsidRPr="005B63BC">
        <w:t>CC</w:t>
      </w:r>
      <w:r>
        <w:t>4</w:t>
      </w:r>
      <w:r w:rsidRPr="005B63BC">
        <w:t xml:space="preserve"> </w:t>
      </w:r>
      <w:r w:rsidR="00501C77">
        <w:t>Moyen de réaliser le marché.</w:t>
      </w:r>
    </w:p>
    <w:p w14:paraId="33907CFF" w14:textId="2357FA03" w:rsidR="00006CAD" w:rsidRDefault="00006CAD" w:rsidP="00006C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left="1134" w:hanging="426"/>
      </w:pPr>
      <w:r w:rsidRPr="00006CAD">
        <w:t>Merci de préciser votre réponse et d’être concre</w:t>
      </w:r>
      <w:r w:rsidR="00330A56">
        <w:t>t</w:t>
      </w:r>
    </w:p>
    <w:p w14:paraId="3DB89E1B" w14:textId="77777777" w:rsidR="00006CAD" w:rsidRDefault="00006CAD" w:rsidP="00006C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left="1134" w:hanging="426"/>
      </w:pPr>
    </w:p>
    <w:p w14:paraId="6172496A" w14:textId="77777777" w:rsidR="00006CAD" w:rsidRDefault="00006CAD" w:rsidP="00006C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left="1134" w:hanging="426"/>
      </w:pPr>
    </w:p>
    <w:p w14:paraId="55AC000D" w14:textId="77777777" w:rsidR="00006CAD" w:rsidRPr="009C65B0" w:rsidRDefault="00006CAD" w:rsidP="00DB0737">
      <w:pPr>
        <w:snapToGrid w:val="0"/>
        <w:spacing w:after="0" w:line="240" w:lineRule="auto"/>
        <w:rPr>
          <w:rFonts w:cstheme="minorHAnsi"/>
          <w:sz w:val="24"/>
          <w:szCs w:val="24"/>
        </w:rPr>
      </w:pPr>
    </w:p>
    <w:p w14:paraId="1B9F8160" w14:textId="5132F932" w:rsidR="00E23A53" w:rsidRPr="009C65B0" w:rsidRDefault="00C30B96" w:rsidP="00C30B96">
      <w:pPr>
        <w:snapToGrid w:val="0"/>
        <w:spacing w:after="0" w:line="240" w:lineRule="auto"/>
        <w:rPr>
          <w:rFonts w:cstheme="minorHAnsi"/>
          <w:szCs w:val="20"/>
        </w:rPr>
      </w:pPr>
      <w:r w:rsidRPr="009C65B0">
        <w:rPr>
          <w:rFonts w:cstheme="minorHAnsi"/>
          <w:szCs w:val="20"/>
        </w:rPr>
        <w:t xml:space="preserve">Je certifie que </w:t>
      </w:r>
      <w:r w:rsidR="00E9755C" w:rsidRPr="009C65B0">
        <w:rPr>
          <w:rFonts w:cstheme="minorHAnsi"/>
          <w:szCs w:val="20"/>
        </w:rPr>
        <w:t>tous</w:t>
      </w:r>
      <w:r w:rsidRPr="009C65B0">
        <w:rPr>
          <w:rFonts w:cstheme="minorHAnsi"/>
          <w:szCs w:val="20"/>
        </w:rPr>
        <w:t xml:space="preserve"> ces renseignements sont exacts.</w:t>
      </w:r>
    </w:p>
    <w:p w14:paraId="22D8258D" w14:textId="77777777" w:rsidR="00C30B96" w:rsidRPr="009C65B0" w:rsidRDefault="00C30B96" w:rsidP="00C30B96">
      <w:pPr>
        <w:snapToGrid w:val="0"/>
        <w:spacing w:after="0" w:line="240" w:lineRule="auto"/>
        <w:rPr>
          <w:rFonts w:cstheme="minorHAnsi"/>
          <w:szCs w:val="20"/>
        </w:rPr>
      </w:pPr>
      <w:r w:rsidRPr="009C65B0">
        <w:rPr>
          <w:rFonts w:cstheme="minorHAnsi"/>
          <w:szCs w:val="20"/>
        </w:rPr>
        <w:t>A</w:t>
      </w:r>
    </w:p>
    <w:p w14:paraId="59254566" w14:textId="77777777" w:rsidR="00C30B96" w:rsidRPr="009C65B0" w:rsidRDefault="00C30B96" w:rsidP="00C30B96">
      <w:pPr>
        <w:snapToGrid w:val="0"/>
        <w:spacing w:after="0" w:line="240" w:lineRule="auto"/>
        <w:rPr>
          <w:rFonts w:cstheme="minorHAnsi"/>
          <w:szCs w:val="20"/>
        </w:rPr>
      </w:pPr>
    </w:p>
    <w:p w14:paraId="05E43638" w14:textId="77777777" w:rsidR="00C30B96" w:rsidRPr="009C65B0" w:rsidRDefault="00C30B96" w:rsidP="00C30B96">
      <w:pPr>
        <w:snapToGrid w:val="0"/>
        <w:spacing w:after="0" w:line="240" w:lineRule="auto"/>
        <w:rPr>
          <w:rFonts w:cstheme="minorHAnsi"/>
          <w:szCs w:val="20"/>
        </w:rPr>
      </w:pPr>
      <w:r w:rsidRPr="009C65B0">
        <w:rPr>
          <w:rFonts w:cstheme="minorHAnsi"/>
          <w:szCs w:val="20"/>
        </w:rPr>
        <w:t>Date</w:t>
      </w:r>
    </w:p>
    <w:p w14:paraId="1F00C5DB" w14:textId="77777777" w:rsidR="00C30B96" w:rsidRPr="009C65B0" w:rsidRDefault="00C30B96" w:rsidP="00C30B96">
      <w:pPr>
        <w:snapToGrid w:val="0"/>
        <w:spacing w:after="0" w:line="240" w:lineRule="auto"/>
        <w:rPr>
          <w:rFonts w:cstheme="minorHAnsi"/>
          <w:szCs w:val="20"/>
        </w:rPr>
      </w:pPr>
    </w:p>
    <w:p w14:paraId="7BB32F48" w14:textId="77777777" w:rsidR="00C30B96" w:rsidRPr="007F4420" w:rsidRDefault="00C30B96" w:rsidP="00C30B96">
      <w:pPr>
        <w:snapToGrid w:val="0"/>
        <w:spacing w:after="0" w:line="240" w:lineRule="auto"/>
        <w:rPr>
          <w:rFonts w:cstheme="minorHAnsi"/>
          <w:szCs w:val="20"/>
        </w:rPr>
      </w:pPr>
      <w:r w:rsidRPr="009C65B0">
        <w:rPr>
          <w:rFonts w:cstheme="minorHAnsi"/>
          <w:szCs w:val="20"/>
        </w:rPr>
        <w:t>Signature.</w:t>
      </w:r>
    </w:p>
    <w:p w14:paraId="52C33627" w14:textId="77777777" w:rsidR="001824FF" w:rsidRDefault="001824FF" w:rsidP="00FC31EC"/>
    <w:sectPr w:rsidR="001824FF" w:rsidSect="00754CEB">
      <w:footerReference w:type="default" r:id="rId11"/>
      <w:pgSz w:w="11906" w:h="16838"/>
      <w:pgMar w:top="1417" w:right="849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61F385" w14:textId="77777777" w:rsidR="00E34974" w:rsidRDefault="00E34974" w:rsidP="00FC31EC">
      <w:r>
        <w:separator/>
      </w:r>
    </w:p>
  </w:endnote>
  <w:endnote w:type="continuationSeparator" w:id="0">
    <w:p w14:paraId="3047DFB6" w14:textId="77777777" w:rsidR="00E34974" w:rsidRDefault="00E34974" w:rsidP="00FC31EC">
      <w:r>
        <w:continuationSeparator/>
      </w:r>
    </w:p>
  </w:endnote>
  <w:endnote w:type="continuationNotice" w:id="1">
    <w:p w14:paraId="46F13CDB" w14:textId="77777777" w:rsidR="00E34974" w:rsidRDefault="00E34974" w:rsidP="00FC31E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F567E9" w14:textId="71E7A54D" w:rsidR="00DB0737" w:rsidRPr="00F33835" w:rsidRDefault="00DB0737" w:rsidP="00DB0737">
    <w:pPr>
      <w:pStyle w:val="Pieddepage"/>
      <w:ind w:left="-709"/>
      <w:rPr>
        <w:lang w:val="en-ZA"/>
      </w:rPr>
    </w:pPr>
    <w:r w:rsidRPr="00F33835">
      <w:rPr>
        <w:i/>
        <w:iCs/>
        <w:smallCaps/>
        <w:lang w:val="en-ZA"/>
      </w:rPr>
      <w:t xml:space="preserve">ADC </w:t>
    </w:r>
    <w:r w:rsidR="00006CAD" w:rsidRPr="00DA46EC">
      <w:rPr>
        <w:i/>
        <w:iCs/>
      </w:rPr>
      <w:t>GPM SG 25 2</w:t>
    </w:r>
    <w:r w:rsidR="00643495">
      <w:rPr>
        <w:i/>
        <w:iCs/>
      </w:rPr>
      <w:t>9</w:t>
    </w:r>
    <w:r w:rsidR="00006CAD" w:rsidRPr="00DA46EC">
      <w:rPr>
        <w:i/>
        <w:iCs/>
      </w:rPr>
      <w:t xml:space="preserve"> EPM</w:t>
    </w:r>
  </w:p>
  <w:p w14:paraId="4D1E5B70" w14:textId="06A6524E" w:rsidR="00A81F9E" w:rsidRPr="00326D65" w:rsidRDefault="00FC31EC" w:rsidP="00FC31EC">
    <w:pPr>
      <w:pStyle w:val="Pieddepage"/>
      <w:rPr>
        <w:lang w:val="en-US"/>
      </w:rPr>
    </w:pPr>
    <w:r w:rsidRPr="00326D65">
      <w:rPr>
        <w:lang w:val="en-US"/>
      </w:rPr>
      <w:tab/>
    </w:r>
    <w:r w:rsidRPr="00326D65">
      <w:rPr>
        <w:lang w:val="en-US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A8350A" w14:textId="77777777" w:rsidR="00E34974" w:rsidRDefault="00E34974" w:rsidP="00FC31EC">
      <w:r>
        <w:separator/>
      </w:r>
    </w:p>
  </w:footnote>
  <w:footnote w:type="continuationSeparator" w:id="0">
    <w:p w14:paraId="10A45DD1" w14:textId="77777777" w:rsidR="00E34974" w:rsidRDefault="00E34974" w:rsidP="00FC31EC">
      <w:r>
        <w:continuationSeparator/>
      </w:r>
    </w:p>
  </w:footnote>
  <w:footnote w:type="continuationNotice" w:id="1">
    <w:p w14:paraId="4FFE320C" w14:textId="77777777" w:rsidR="00E34974" w:rsidRDefault="00E34974" w:rsidP="00FC31E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D15A2E"/>
    <w:multiLevelType w:val="hybridMultilevel"/>
    <w:tmpl w:val="C8F2A938"/>
    <w:lvl w:ilvl="0" w:tplc="08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8EE776A"/>
    <w:multiLevelType w:val="hybridMultilevel"/>
    <w:tmpl w:val="78BE9E72"/>
    <w:lvl w:ilvl="0" w:tplc="FFFFFFFF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3" w:tplc="FFFFFFFF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2C06114A"/>
    <w:multiLevelType w:val="multilevel"/>
    <w:tmpl w:val="D7929C7C"/>
    <w:lvl w:ilvl="0">
      <w:start w:val="1"/>
      <w:numFmt w:val="bullet"/>
      <w:pStyle w:val="Paragraphedeliste"/>
      <w:lvlText w:val=""/>
      <w:lvlJc w:val="left"/>
      <w:pPr>
        <w:ind w:left="1134" w:hanging="426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2">
      <w:start w:val="1"/>
      <w:numFmt w:val="bullet"/>
      <w:pStyle w:val="paragraphedeliste2"/>
      <w:lvlText w:val=""/>
      <w:lvlJc w:val="left"/>
      <w:pPr>
        <w:ind w:left="1356" w:hanging="360"/>
      </w:pPr>
      <w:rPr>
        <w:rFonts w:ascii="Symbol" w:hAnsi="Symbol" w:hint="default"/>
      </w:rPr>
    </w:lvl>
    <w:lvl w:ilvl="3">
      <w:start w:val="1"/>
      <w:numFmt w:val="lowerRoman"/>
      <w:lvlText w:val="(%4)"/>
      <w:lvlJc w:val="right"/>
      <w:pPr>
        <w:ind w:left="1572" w:hanging="144"/>
      </w:pPr>
      <w:rPr>
        <w:rFonts w:hint="default"/>
        <w:b w:val="0"/>
        <w:bCs/>
      </w:rPr>
    </w:lvl>
    <w:lvl w:ilvl="4">
      <w:start w:val="1"/>
      <w:numFmt w:val="decimal"/>
      <w:lvlText w:val="%5)"/>
      <w:lvlJc w:val="left"/>
      <w:pPr>
        <w:ind w:left="1716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ind w:left="1860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ind w:left="2004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148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292" w:hanging="144"/>
      </w:pPr>
      <w:rPr>
        <w:rFonts w:hint="default"/>
      </w:rPr>
    </w:lvl>
  </w:abstractNum>
  <w:abstractNum w:abstractNumId="3" w15:restartNumberingAfterBreak="0">
    <w:nsid w:val="34E732C8"/>
    <w:multiLevelType w:val="hybridMultilevel"/>
    <w:tmpl w:val="0BE009DE"/>
    <w:lvl w:ilvl="0" w:tplc="9C82A0E4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8A33C2"/>
    <w:multiLevelType w:val="hybridMultilevel"/>
    <w:tmpl w:val="95DA55AE"/>
    <w:lvl w:ilvl="0" w:tplc="9C82A0E4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37667D"/>
    <w:multiLevelType w:val="hybridMultilevel"/>
    <w:tmpl w:val="4516C7D0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CD7C7C"/>
    <w:multiLevelType w:val="hybridMultilevel"/>
    <w:tmpl w:val="D594431C"/>
    <w:lvl w:ilvl="0" w:tplc="08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1" w:tplc="08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7" w15:restartNumberingAfterBreak="0">
    <w:nsid w:val="4E932E4A"/>
    <w:multiLevelType w:val="hybridMultilevel"/>
    <w:tmpl w:val="59F80E2A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0F0E45"/>
    <w:multiLevelType w:val="multilevel"/>
    <w:tmpl w:val="040C0023"/>
    <w:lvl w:ilvl="0">
      <w:start w:val="1"/>
      <w:numFmt w:val="upperRoman"/>
      <w:pStyle w:val="Titre1"/>
      <w:lvlText w:val="Article %1."/>
      <w:lvlJc w:val="left"/>
      <w:pPr>
        <w:ind w:left="0" w:firstLine="0"/>
      </w:pPr>
    </w:lvl>
    <w:lvl w:ilvl="1">
      <w:start w:val="1"/>
      <w:numFmt w:val="decimalZero"/>
      <w:pStyle w:val="Titre2"/>
      <w:isLgl/>
      <w:lvlText w:val="Section %1.%2"/>
      <w:lvlJc w:val="left"/>
      <w:pPr>
        <w:ind w:left="0" w:firstLine="0"/>
      </w:pPr>
      <w:rPr>
        <w:b w:val="0"/>
        <w:bCs w:val="0"/>
      </w:rPr>
    </w:lvl>
    <w:lvl w:ilvl="2">
      <w:start w:val="1"/>
      <w:numFmt w:val="lowerLetter"/>
      <w:pStyle w:val="Titre3"/>
      <w:lvlText w:val="(%3)"/>
      <w:lvlJc w:val="left"/>
      <w:pPr>
        <w:ind w:left="720" w:hanging="432"/>
      </w:pPr>
      <w:rPr>
        <w:b w:val="0"/>
        <w:bCs/>
      </w:rPr>
    </w:lvl>
    <w:lvl w:ilvl="3">
      <w:start w:val="1"/>
      <w:numFmt w:val="lowerRoman"/>
      <w:pStyle w:val="Titre4"/>
      <w:lvlText w:val="(%4)"/>
      <w:lvlJc w:val="right"/>
      <w:pPr>
        <w:ind w:left="864" w:hanging="144"/>
      </w:pPr>
      <w:rPr>
        <w:b w:val="0"/>
        <w:bCs/>
      </w:rPr>
    </w:lvl>
    <w:lvl w:ilvl="4">
      <w:start w:val="1"/>
      <w:numFmt w:val="decimal"/>
      <w:pStyle w:val="Titre5"/>
      <w:lvlText w:val="%5)"/>
      <w:lvlJc w:val="left"/>
      <w:pPr>
        <w:ind w:left="1008" w:hanging="432"/>
      </w:pPr>
    </w:lvl>
    <w:lvl w:ilvl="5">
      <w:start w:val="1"/>
      <w:numFmt w:val="lowerLetter"/>
      <w:pStyle w:val="Titre6"/>
      <w:lvlText w:val="%6)"/>
      <w:lvlJc w:val="left"/>
      <w:pPr>
        <w:ind w:left="1152" w:hanging="432"/>
      </w:pPr>
    </w:lvl>
    <w:lvl w:ilvl="6">
      <w:start w:val="1"/>
      <w:numFmt w:val="lowerRoman"/>
      <w:pStyle w:val="Titre7"/>
      <w:lvlText w:val="%7)"/>
      <w:lvlJc w:val="right"/>
      <w:pPr>
        <w:ind w:left="1296" w:hanging="288"/>
      </w:pPr>
    </w:lvl>
    <w:lvl w:ilvl="7">
      <w:start w:val="1"/>
      <w:numFmt w:val="lowerLetter"/>
      <w:pStyle w:val="Titre8"/>
      <w:lvlText w:val="%8."/>
      <w:lvlJc w:val="left"/>
      <w:pPr>
        <w:ind w:left="1440" w:hanging="432"/>
      </w:pPr>
    </w:lvl>
    <w:lvl w:ilvl="8">
      <w:start w:val="1"/>
      <w:numFmt w:val="lowerRoman"/>
      <w:pStyle w:val="Titre9"/>
      <w:lvlText w:val="%9."/>
      <w:lvlJc w:val="right"/>
      <w:pPr>
        <w:ind w:left="1584" w:hanging="144"/>
      </w:pPr>
    </w:lvl>
  </w:abstractNum>
  <w:abstractNum w:abstractNumId="9" w15:restartNumberingAfterBreak="0">
    <w:nsid w:val="63336FD1"/>
    <w:multiLevelType w:val="hybridMultilevel"/>
    <w:tmpl w:val="F2CC0F64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D6578B"/>
    <w:multiLevelType w:val="hybridMultilevel"/>
    <w:tmpl w:val="5BAEB32E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20303959">
    <w:abstractNumId w:val="8"/>
  </w:num>
  <w:num w:numId="2" w16cid:durableId="850294856">
    <w:abstractNumId w:val="2"/>
  </w:num>
  <w:num w:numId="3" w16cid:durableId="1817139624">
    <w:abstractNumId w:val="4"/>
  </w:num>
  <w:num w:numId="4" w16cid:durableId="2030833563">
    <w:abstractNumId w:val="1"/>
  </w:num>
  <w:num w:numId="5" w16cid:durableId="1030498601">
    <w:abstractNumId w:val="6"/>
  </w:num>
  <w:num w:numId="6" w16cid:durableId="1261598643">
    <w:abstractNumId w:val="7"/>
  </w:num>
  <w:num w:numId="7" w16cid:durableId="631907193">
    <w:abstractNumId w:val="0"/>
  </w:num>
  <w:num w:numId="8" w16cid:durableId="315455359">
    <w:abstractNumId w:val="5"/>
  </w:num>
  <w:num w:numId="9" w16cid:durableId="2039381453">
    <w:abstractNumId w:val="10"/>
  </w:num>
  <w:num w:numId="10" w16cid:durableId="84571362">
    <w:abstractNumId w:val="9"/>
  </w:num>
  <w:num w:numId="11" w16cid:durableId="1436943366">
    <w:abstractNumId w:val="3"/>
  </w:num>
  <w:num w:numId="12" w16cid:durableId="106110012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938441374">
    <w:abstractNumId w:val="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0B96"/>
    <w:rsid w:val="000049C9"/>
    <w:rsid w:val="00006CAD"/>
    <w:rsid w:val="000071E3"/>
    <w:rsid w:val="00012F0B"/>
    <w:rsid w:val="00016A90"/>
    <w:rsid w:val="000245B7"/>
    <w:rsid w:val="000379D9"/>
    <w:rsid w:val="0004369C"/>
    <w:rsid w:val="00043F22"/>
    <w:rsid w:val="000448FF"/>
    <w:rsid w:val="00050486"/>
    <w:rsid w:val="00063E9C"/>
    <w:rsid w:val="00064B2F"/>
    <w:rsid w:val="00065D4E"/>
    <w:rsid w:val="00076537"/>
    <w:rsid w:val="00082520"/>
    <w:rsid w:val="00082BFB"/>
    <w:rsid w:val="00084136"/>
    <w:rsid w:val="0008770A"/>
    <w:rsid w:val="0009286A"/>
    <w:rsid w:val="000A2866"/>
    <w:rsid w:val="000A5EBF"/>
    <w:rsid w:val="000B1396"/>
    <w:rsid w:val="000B7137"/>
    <w:rsid w:val="000C4CDA"/>
    <w:rsid w:val="000C7282"/>
    <w:rsid w:val="000D1F45"/>
    <w:rsid w:val="000E4EFB"/>
    <w:rsid w:val="00110203"/>
    <w:rsid w:val="0012758A"/>
    <w:rsid w:val="00154009"/>
    <w:rsid w:val="00155EC7"/>
    <w:rsid w:val="00160D0F"/>
    <w:rsid w:val="00162C71"/>
    <w:rsid w:val="001659D4"/>
    <w:rsid w:val="00170E19"/>
    <w:rsid w:val="00181531"/>
    <w:rsid w:val="001824FF"/>
    <w:rsid w:val="00187FA8"/>
    <w:rsid w:val="00190B4E"/>
    <w:rsid w:val="00192FEB"/>
    <w:rsid w:val="001A6BA5"/>
    <w:rsid w:val="001B1381"/>
    <w:rsid w:val="001B7E57"/>
    <w:rsid w:val="001C1868"/>
    <w:rsid w:val="001D6F34"/>
    <w:rsid w:val="001E1B3E"/>
    <w:rsid w:val="001E2443"/>
    <w:rsid w:val="001E3CBB"/>
    <w:rsid w:val="001E4AB1"/>
    <w:rsid w:val="001E51C0"/>
    <w:rsid w:val="001F1EFD"/>
    <w:rsid w:val="001F3918"/>
    <w:rsid w:val="001F5FA8"/>
    <w:rsid w:val="001F6309"/>
    <w:rsid w:val="002023F5"/>
    <w:rsid w:val="002140ED"/>
    <w:rsid w:val="002319D6"/>
    <w:rsid w:val="002508F0"/>
    <w:rsid w:val="00254AC2"/>
    <w:rsid w:val="0025646C"/>
    <w:rsid w:val="00260224"/>
    <w:rsid w:val="002679C3"/>
    <w:rsid w:val="0027028C"/>
    <w:rsid w:val="00271D3C"/>
    <w:rsid w:val="00275B5C"/>
    <w:rsid w:val="0028055C"/>
    <w:rsid w:val="00281D17"/>
    <w:rsid w:val="00282160"/>
    <w:rsid w:val="0029517E"/>
    <w:rsid w:val="00295593"/>
    <w:rsid w:val="002A1A17"/>
    <w:rsid w:val="002A3626"/>
    <w:rsid w:val="002B24EE"/>
    <w:rsid w:val="002C2BD8"/>
    <w:rsid w:val="002C7594"/>
    <w:rsid w:val="002D4AEB"/>
    <w:rsid w:val="002F7334"/>
    <w:rsid w:val="00305844"/>
    <w:rsid w:val="0031030E"/>
    <w:rsid w:val="00312B62"/>
    <w:rsid w:val="00325E97"/>
    <w:rsid w:val="00326D65"/>
    <w:rsid w:val="00330A56"/>
    <w:rsid w:val="00340236"/>
    <w:rsid w:val="003402E3"/>
    <w:rsid w:val="00341C64"/>
    <w:rsid w:val="00345F64"/>
    <w:rsid w:val="00346A61"/>
    <w:rsid w:val="00353DE8"/>
    <w:rsid w:val="0035453D"/>
    <w:rsid w:val="003608F9"/>
    <w:rsid w:val="00362E2F"/>
    <w:rsid w:val="00367BD5"/>
    <w:rsid w:val="00383847"/>
    <w:rsid w:val="00386E12"/>
    <w:rsid w:val="00395C0D"/>
    <w:rsid w:val="003A3B93"/>
    <w:rsid w:val="003C32F2"/>
    <w:rsid w:val="003C36B7"/>
    <w:rsid w:val="003C66AD"/>
    <w:rsid w:val="003E0940"/>
    <w:rsid w:val="003E6D58"/>
    <w:rsid w:val="00421E25"/>
    <w:rsid w:val="00423852"/>
    <w:rsid w:val="0042627D"/>
    <w:rsid w:val="00426B45"/>
    <w:rsid w:val="00426CC4"/>
    <w:rsid w:val="004304E1"/>
    <w:rsid w:val="00434952"/>
    <w:rsid w:val="004358A4"/>
    <w:rsid w:val="00444F8F"/>
    <w:rsid w:val="00446E17"/>
    <w:rsid w:val="00447E62"/>
    <w:rsid w:val="0047196B"/>
    <w:rsid w:val="004804DD"/>
    <w:rsid w:val="00487107"/>
    <w:rsid w:val="00487562"/>
    <w:rsid w:val="00492A0F"/>
    <w:rsid w:val="00495995"/>
    <w:rsid w:val="00496093"/>
    <w:rsid w:val="004A0C50"/>
    <w:rsid w:val="004A1679"/>
    <w:rsid w:val="004A7DDA"/>
    <w:rsid w:val="004B1673"/>
    <w:rsid w:val="004B3DD6"/>
    <w:rsid w:val="004B3F27"/>
    <w:rsid w:val="004B42F4"/>
    <w:rsid w:val="004B7C33"/>
    <w:rsid w:val="004C627E"/>
    <w:rsid w:val="004C7865"/>
    <w:rsid w:val="004D0C9D"/>
    <w:rsid w:val="004D4111"/>
    <w:rsid w:val="004F06C4"/>
    <w:rsid w:val="004F3AB2"/>
    <w:rsid w:val="00501C77"/>
    <w:rsid w:val="00506058"/>
    <w:rsid w:val="00507253"/>
    <w:rsid w:val="005174EB"/>
    <w:rsid w:val="00524B60"/>
    <w:rsid w:val="005320B9"/>
    <w:rsid w:val="0054142E"/>
    <w:rsid w:val="00542339"/>
    <w:rsid w:val="00546019"/>
    <w:rsid w:val="0056446C"/>
    <w:rsid w:val="00566785"/>
    <w:rsid w:val="00570D99"/>
    <w:rsid w:val="0057570C"/>
    <w:rsid w:val="00576C22"/>
    <w:rsid w:val="005778C2"/>
    <w:rsid w:val="00580D63"/>
    <w:rsid w:val="005813B1"/>
    <w:rsid w:val="00595DCC"/>
    <w:rsid w:val="00596979"/>
    <w:rsid w:val="005A00DB"/>
    <w:rsid w:val="005A44FA"/>
    <w:rsid w:val="005B2308"/>
    <w:rsid w:val="005B69FF"/>
    <w:rsid w:val="005B6F5B"/>
    <w:rsid w:val="005B7EBB"/>
    <w:rsid w:val="005C248D"/>
    <w:rsid w:val="005D52FF"/>
    <w:rsid w:val="005E0662"/>
    <w:rsid w:val="005E0BF2"/>
    <w:rsid w:val="005F471B"/>
    <w:rsid w:val="005F5D93"/>
    <w:rsid w:val="00605A46"/>
    <w:rsid w:val="00630A9D"/>
    <w:rsid w:val="00641218"/>
    <w:rsid w:val="00642C33"/>
    <w:rsid w:val="00643495"/>
    <w:rsid w:val="0064419B"/>
    <w:rsid w:val="00646344"/>
    <w:rsid w:val="0065093C"/>
    <w:rsid w:val="00662EEA"/>
    <w:rsid w:val="006656B8"/>
    <w:rsid w:val="00693F35"/>
    <w:rsid w:val="00696FCA"/>
    <w:rsid w:val="006A1E44"/>
    <w:rsid w:val="006B00C9"/>
    <w:rsid w:val="006B513D"/>
    <w:rsid w:val="006B5EAF"/>
    <w:rsid w:val="006C15E9"/>
    <w:rsid w:val="006C2833"/>
    <w:rsid w:val="006C320B"/>
    <w:rsid w:val="006C7D77"/>
    <w:rsid w:val="006D1A06"/>
    <w:rsid w:val="006D6DE2"/>
    <w:rsid w:val="006E68B0"/>
    <w:rsid w:val="006F095C"/>
    <w:rsid w:val="006F2311"/>
    <w:rsid w:val="006F3844"/>
    <w:rsid w:val="0070284A"/>
    <w:rsid w:val="00730E3A"/>
    <w:rsid w:val="00741786"/>
    <w:rsid w:val="00753E1A"/>
    <w:rsid w:val="00754CEB"/>
    <w:rsid w:val="00757F1D"/>
    <w:rsid w:val="00762E29"/>
    <w:rsid w:val="00765F06"/>
    <w:rsid w:val="00766536"/>
    <w:rsid w:val="00781585"/>
    <w:rsid w:val="00782293"/>
    <w:rsid w:val="00790F84"/>
    <w:rsid w:val="007A4C74"/>
    <w:rsid w:val="007A763C"/>
    <w:rsid w:val="007B3DC5"/>
    <w:rsid w:val="007B433F"/>
    <w:rsid w:val="007D2E22"/>
    <w:rsid w:val="007D7EA3"/>
    <w:rsid w:val="007E066A"/>
    <w:rsid w:val="007F619F"/>
    <w:rsid w:val="00805B63"/>
    <w:rsid w:val="008063E9"/>
    <w:rsid w:val="008074F7"/>
    <w:rsid w:val="00811106"/>
    <w:rsid w:val="008144B7"/>
    <w:rsid w:val="00823D30"/>
    <w:rsid w:val="00825838"/>
    <w:rsid w:val="00834228"/>
    <w:rsid w:val="00835744"/>
    <w:rsid w:val="0084389F"/>
    <w:rsid w:val="00845673"/>
    <w:rsid w:val="00847D14"/>
    <w:rsid w:val="00857FDB"/>
    <w:rsid w:val="00870684"/>
    <w:rsid w:val="00872BC5"/>
    <w:rsid w:val="00890FD2"/>
    <w:rsid w:val="00891F06"/>
    <w:rsid w:val="0089301E"/>
    <w:rsid w:val="008A44AC"/>
    <w:rsid w:val="008A4ABF"/>
    <w:rsid w:val="008A5911"/>
    <w:rsid w:val="008B01B6"/>
    <w:rsid w:val="008B0412"/>
    <w:rsid w:val="008B30F4"/>
    <w:rsid w:val="008B443E"/>
    <w:rsid w:val="008B56BF"/>
    <w:rsid w:val="008C1657"/>
    <w:rsid w:val="008C409D"/>
    <w:rsid w:val="008C7EDE"/>
    <w:rsid w:val="008E05AD"/>
    <w:rsid w:val="008E0BD3"/>
    <w:rsid w:val="008E7461"/>
    <w:rsid w:val="008E79B1"/>
    <w:rsid w:val="00902635"/>
    <w:rsid w:val="00907077"/>
    <w:rsid w:val="00913CF7"/>
    <w:rsid w:val="00927133"/>
    <w:rsid w:val="009345C6"/>
    <w:rsid w:val="00935A1A"/>
    <w:rsid w:val="00941FA8"/>
    <w:rsid w:val="009461CB"/>
    <w:rsid w:val="00961275"/>
    <w:rsid w:val="00970527"/>
    <w:rsid w:val="00971420"/>
    <w:rsid w:val="00971D39"/>
    <w:rsid w:val="00973F27"/>
    <w:rsid w:val="00976CED"/>
    <w:rsid w:val="009849CF"/>
    <w:rsid w:val="00992172"/>
    <w:rsid w:val="0099537E"/>
    <w:rsid w:val="00996778"/>
    <w:rsid w:val="009A7F21"/>
    <w:rsid w:val="009B758A"/>
    <w:rsid w:val="009D35EB"/>
    <w:rsid w:val="009D4462"/>
    <w:rsid w:val="009D7779"/>
    <w:rsid w:val="009D7F51"/>
    <w:rsid w:val="009E1182"/>
    <w:rsid w:val="009E5157"/>
    <w:rsid w:val="009E5F8D"/>
    <w:rsid w:val="009F453E"/>
    <w:rsid w:val="009F51D9"/>
    <w:rsid w:val="009F52BE"/>
    <w:rsid w:val="009F5D98"/>
    <w:rsid w:val="009F6628"/>
    <w:rsid w:val="00A04ECB"/>
    <w:rsid w:val="00A10840"/>
    <w:rsid w:val="00A10F1C"/>
    <w:rsid w:val="00A1214B"/>
    <w:rsid w:val="00A15E1D"/>
    <w:rsid w:val="00A234D5"/>
    <w:rsid w:val="00A34F17"/>
    <w:rsid w:val="00A35DE0"/>
    <w:rsid w:val="00A40095"/>
    <w:rsid w:val="00A44B0B"/>
    <w:rsid w:val="00A45E12"/>
    <w:rsid w:val="00A56E38"/>
    <w:rsid w:val="00A57391"/>
    <w:rsid w:val="00A57AD6"/>
    <w:rsid w:val="00A60FC3"/>
    <w:rsid w:val="00A613A3"/>
    <w:rsid w:val="00A651AB"/>
    <w:rsid w:val="00A66771"/>
    <w:rsid w:val="00A703C9"/>
    <w:rsid w:val="00A723B1"/>
    <w:rsid w:val="00A81F9E"/>
    <w:rsid w:val="00A93827"/>
    <w:rsid w:val="00A9595B"/>
    <w:rsid w:val="00AA7C86"/>
    <w:rsid w:val="00AB60A7"/>
    <w:rsid w:val="00AC7985"/>
    <w:rsid w:val="00AD5956"/>
    <w:rsid w:val="00AE4C48"/>
    <w:rsid w:val="00AF28E0"/>
    <w:rsid w:val="00AF7A9D"/>
    <w:rsid w:val="00B019F2"/>
    <w:rsid w:val="00B03C9C"/>
    <w:rsid w:val="00B06262"/>
    <w:rsid w:val="00B113E9"/>
    <w:rsid w:val="00B14FFD"/>
    <w:rsid w:val="00B1544D"/>
    <w:rsid w:val="00B1696A"/>
    <w:rsid w:val="00B21BB6"/>
    <w:rsid w:val="00B21D49"/>
    <w:rsid w:val="00B239F4"/>
    <w:rsid w:val="00B244C8"/>
    <w:rsid w:val="00B36BC7"/>
    <w:rsid w:val="00B4274B"/>
    <w:rsid w:val="00B44092"/>
    <w:rsid w:val="00B5139B"/>
    <w:rsid w:val="00B530AA"/>
    <w:rsid w:val="00B545F0"/>
    <w:rsid w:val="00B5480A"/>
    <w:rsid w:val="00B71D75"/>
    <w:rsid w:val="00B73141"/>
    <w:rsid w:val="00B74C1B"/>
    <w:rsid w:val="00B851A5"/>
    <w:rsid w:val="00BA26AB"/>
    <w:rsid w:val="00BB3093"/>
    <w:rsid w:val="00BB60CD"/>
    <w:rsid w:val="00BC192C"/>
    <w:rsid w:val="00BC4120"/>
    <w:rsid w:val="00BC5D81"/>
    <w:rsid w:val="00BD212F"/>
    <w:rsid w:val="00BE013C"/>
    <w:rsid w:val="00BF5028"/>
    <w:rsid w:val="00BF5711"/>
    <w:rsid w:val="00C04A6F"/>
    <w:rsid w:val="00C06788"/>
    <w:rsid w:val="00C15CDA"/>
    <w:rsid w:val="00C179CD"/>
    <w:rsid w:val="00C2328D"/>
    <w:rsid w:val="00C30B96"/>
    <w:rsid w:val="00C36B8A"/>
    <w:rsid w:val="00C40A39"/>
    <w:rsid w:val="00C41EEB"/>
    <w:rsid w:val="00C42B43"/>
    <w:rsid w:val="00C44D74"/>
    <w:rsid w:val="00C532B6"/>
    <w:rsid w:val="00C53541"/>
    <w:rsid w:val="00C66170"/>
    <w:rsid w:val="00C7085F"/>
    <w:rsid w:val="00C72F55"/>
    <w:rsid w:val="00C85E2B"/>
    <w:rsid w:val="00C94F06"/>
    <w:rsid w:val="00CB1B8B"/>
    <w:rsid w:val="00CB4EF2"/>
    <w:rsid w:val="00CD0C0D"/>
    <w:rsid w:val="00CD6492"/>
    <w:rsid w:val="00CD799E"/>
    <w:rsid w:val="00CE39F8"/>
    <w:rsid w:val="00CE55C8"/>
    <w:rsid w:val="00CF394B"/>
    <w:rsid w:val="00D034F1"/>
    <w:rsid w:val="00D10E88"/>
    <w:rsid w:val="00D30D01"/>
    <w:rsid w:val="00D41D7D"/>
    <w:rsid w:val="00D46544"/>
    <w:rsid w:val="00D57EFF"/>
    <w:rsid w:val="00D57FAC"/>
    <w:rsid w:val="00D61BBA"/>
    <w:rsid w:val="00D65665"/>
    <w:rsid w:val="00D7283D"/>
    <w:rsid w:val="00D82131"/>
    <w:rsid w:val="00D856DB"/>
    <w:rsid w:val="00D858C8"/>
    <w:rsid w:val="00D900FB"/>
    <w:rsid w:val="00D91C34"/>
    <w:rsid w:val="00DA2082"/>
    <w:rsid w:val="00DA4416"/>
    <w:rsid w:val="00DA5E87"/>
    <w:rsid w:val="00DB0737"/>
    <w:rsid w:val="00DB205E"/>
    <w:rsid w:val="00DB5099"/>
    <w:rsid w:val="00DB5EE9"/>
    <w:rsid w:val="00DB6479"/>
    <w:rsid w:val="00DD1F55"/>
    <w:rsid w:val="00DD3D9F"/>
    <w:rsid w:val="00DD5D12"/>
    <w:rsid w:val="00DE7BB2"/>
    <w:rsid w:val="00E03AE9"/>
    <w:rsid w:val="00E044DB"/>
    <w:rsid w:val="00E15A41"/>
    <w:rsid w:val="00E23A53"/>
    <w:rsid w:val="00E24E02"/>
    <w:rsid w:val="00E312F5"/>
    <w:rsid w:val="00E34974"/>
    <w:rsid w:val="00E4484B"/>
    <w:rsid w:val="00E46C42"/>
    <w:rsid w:val="00E46DDB"/>
    <w:rsid w:val="00E71B76"/>
    <w:rsid w:val="00E80F16"/>
    <w:rsid w:val="00E83195"/>
    <w:rsid w:val="00E87192"/>
    <w:rsid w:val="00E90701"/>
    <w:rsid w:val="00E91B8E"/>
    <w:rsid w:val="00E9755C"/>
    <w:rsid w:val="00E975E0"/>
    <w:rsid w:val="00EA17B8"/>
    <w:rsid w:val="00EA2FBF"/>
    <w:rsid w:val="00EC1264"/>
    <w:rsid w:val="00EC1F0A"/>
    <w:rsid w:val="00EC2C5D"/>
    <w:rsid w:val="00ED22DF"/>
    <w:rsid w:val="00ED70A0"/>
    <w:rsid w:val="00ED7A7D"/>
    <w:rsid w:val="00EE6BB7"/>
    <w:rsid w:val="00EF7E91"/>
    <w:rsid w:val="00F037A4"/>
    <w:rsid w:val="00F041AB"/>
    <w:rsid w:val="00F11EEA"/>
    <w:rsid w:val="00F222A2"/>
    <w:rsid w:val="00F34E0A"/>
    <w:rsid w:val="00F36865"/>
    <w:rsid w:val="00F41A71"/>
    <w:rsid w:val="00F45AD8"/>
    <w:rsid w:val="00F53119"/>
    <w:rsid w:val="00F617AE"/>
    <w:rsid w:val="00F82A31"/>
    <w:rsid w:val="00F839BD"/>
    <w:rsid w:val="00F90A41"/>
    <w:rsid w:val="00FA470E"/>
    <w:rsid w:val="00FA499E"/>
    <w:rsid w:val="00FB50BF"/>
    <w:rsid w:val="00FC0759"/>
    <w:rsid w:val="00FC31EC"/>
    <w:rsid w:val="00FD0C0D"/>
    <w:rsid w:val="00FD2CCF"/>
    <w:rsid w:val="00FE2A14"/>
    <w:rsid w:val="00FF0473"/>
    <w:rsid w:val="04E195B0"/>
    <w:rsid w:val="0796AF19"/>
    <w:rsid w:val="07C6EA90"/>
    <w:rsid w:val="09DCFC56"/>
    <w:rsid w:val="0BEAF837"/>
    <w:rsid w:val="0C2ED743"/>
    <w:rsid w:val="0CE77C96"/>
    <w:rsid w:val="0DC978B4"/>
    <w:rsid w:val="0E36C38C"/>
    <w:rsid w:val="0F63128C"/>
    <w:rsid w:val="11EE8EBD"/>
    <w:rsid w:val="1231A8D9"/>
    <w:rsid w:val="15F37472"/>
    <w:rsid w:val="1672A50A"/>
    <w:rsid w:val="182A2F3D"/>
    <w:rsid w:val="1909F4D2"/>
    <w:rsid w:val="226E73F4"/>
    <w:rsid w:val="22784B0B"/>
    <w:rsid w:val="2374CF6A"/>
    <w:rsid w:val="23AD50D7"/>
    <w:rsid w:val="24141B6C"/>
    <w:rsid w:val="2443B5C3"/>
    <w:rsid w:val="25563563"/>
    <w:rsid w:val="2825BF4C"/>
    <w:rsid w:val="28D5BA40"/>
    <w:rsid w:val="2A6A3493"/>
    <w:rsid w:val="2B5D600E"/>
    <w:rsid w:val="2C0D5B02"/>
    <w:rsid w:val="2EB86171"/>
    <w:rsid w:val="2F921CA7"/>
    <w:rsid w:val="3030D131"/>
    <w:rsid w:val="312DED08"/>
    <w:rsid w:val="323C1D31"/>
    <w:rsid w:val="32B5C00B"/>
    <w:rsid w:val="350E417B"/>
    <w:rsid w:val="3511A2C1"/>
    <w:rsid w:val="36015E2B"/>
    <w:rsid w:val="36E123C0"/>
    <w:rsid w:val="3E0C7010"/>
    <w:rsid w:val="3E9293B5"/>
    <w:rsid w:val="3F8F1814"/>
    <w:rsid w:val="3FA84071"/>
    <w:rsid w:val="42260DF0"/>
    <w:rsid w:val="42DFE133"/>
    <w:rsid w:val="4630F832"/>
    <w:rsid w:val="49DC9C6A"/>
    <w:rsid w:val="4C2B11F0"/>
    <w:rsid w:val="4C6C2FBE"/>
    <w:rsid w:val="4D6E8113"/>
    <w:rsid w:val="513FA0E1"/>
    <w:rsid w:val="589800DE"/>
    <w:rsid w:val="5A40875A"/>
    <w:rsid w:val="5AE68327"/>
    <w:rsid w:val="5D7781D9"/>
    <w:rsid w:val="5E3E1F11"/>
    <w:rsid w:val="5FB9F44A"/>
    <w:rsid w:val="62661492"/>
    <w:rsid w:val="63119034"/>
    <w:rsid w:val="656F0C79"/>
    <w:rsid w:val="66F92BEA"/>
    <w:rsid w:val="675678C7"/>
    <w:rsid w:val="67E50157"/>
    <w:rsid w:val="6980D1B8"/>
    <w:rsid w:val="6BE09A6B"/>
    <w:rsid w:val="6CB8727A"/>
    <w:rsid w:val="6D3D7D2B"/>
    <w:rsid w:val="6E5442DB"/>
    <w:rsid w:val="704DBAC0"/>
    <w:rsid w:val="70B40B8E"/>
    <w:rsid w:val="722D5AAE"/>
    <w:rsid w:val="724FDBEF"/>
    <w:rsid w:val="7287D166"/>
    <w:rsid w:val="77C29914"/>
    <w:rsid w:val="789C9C32"/>
    <w:rsid w:val="7A5AEDD4"/>
    <w:rsid w:val="7AE11179"/>
    <w:rsid w:val="7B3AB369"/>
    <w:rsid w:val="7E93748D"/>
    <w:rsid w:val="7E94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5FFEFD"/>
  <w15:docId w15:val="{7EAD19EE-FD7A-49A3-8723-70820598E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6CAD"/>
    <w:pPr>
      <w:spacing w:before="120" w:after="120" w:line="256" w:lineRule="auto"/>
      <w:jc w:val="both"/>
    </w:pPr>
    <w:rPr>
      <w:rFonts w:ascii="Arial" w:hAnsi="Arial"/>
      <w:sz w:val="20"/>
    </w:rPr>
  </w:style>
  <w:style w:type="paragraph" w:styleId="Titre1">
    <w:name w:val="heading 1"/>
    <w:aliases w:val="Partie"/>
    <w:basedOn w:val="Normal"/>
    <w:next w:val="Normal"/>
    <w:link w:val="Titre1Car"/>
    <w:uiPriority w:val="9"/>
    <w:qFormat/>
    <w:rsid w:val="009D7F51"/>
    <w:pPr>
      <w:keepNext/>
      <w:keepLines/>
      <w:numPr>
        <w:numId w:val="1"/>
      </w:numPr>
      <w:spacing w:before="360" w:after="240" w:line="240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re2">
    <w:name w:val="heading 2"/>
    <w:aliases w:val="Chapitre"/>
    <w:basedOn w:val="Normal"/>
    <w:next w:val="Normal"/>
    <w:link w:val="Titre2Car"/>
    <w:unhideWhenUsed/>
    <w:qFormat/>
    <w:rsid w:val="009D7F51"/>
    <w:pPr>
      <w:keepNext/>
      <w:keepLines/>
      <w:numPr>
        <w:ilvl w:val="1"/>
        <w:numId w:val="1"/>
      </w:numPr>
      <w:spacing w:before="240" w:after="200" w:line="240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itre3">
    <w:name w:val="heading 3"/>
    <w:aliases w:val="Section"/>
    <w:basedOn w:val="Normal"/>
    <w:next w:val="Normal"/>
    <w:link w:val="Titre3Car"/>
    <w:unhideWhenUsed/>
    <w:qFormat/>
    <w:rsid w:val="00741786"/>
    <w:pPr>
      <w:keepNext/>
      <w:keepLines/>
      <w:numPr>
        <w:ilvl w:val="2"/>
        <w:numId w:val="1"/>
      </w:numPr>
      <w:spacing w:before="240" w:after="200" w:line="257" w:lineRule="auto"/>
      <w:outlineLvl w:val="2"/>
    </w:pPr>
    <w:rPr>
      <w:rFonts w:asciiTheme="majorHAnsi" w:eastAsiaTheme="majorEastAsia" w:hAnsiTheme="majorHAnsi" w:cstheme="majorBidi"/>
      <w:color w:val="365F91" w:themeColor="accent1" w:themeShade="BF"/>
      <w:sz w:val="22"/>
      <w:szCs w:val="24"/>
    </w:rPr>
  </w:style>
  <w:style w:type="paragraph" w:styleId="Titre4">
    <w:name w:val="heading 4"/>
    <w:aliases w:val="Sous Section"/>
    <w:basedOn w:val="Normal"/>
    <w:next w:val="Normal"/>
    <w:link w:val="Titre4Car"/>
    <w:unhideWhenUsed/>
    <w:qFormat/>
    <w:rsid w:val="00741786"/>
    <w:pPr>
      <w:keepNext/>
      <w:keepLines/>
      <w:numPr>
        <w:ilvl w:val="3"/>
        <w:numId w:val="1"/>
      </w:numPr>
      <w:spacing w:before="240" w:after="200" w:line="240" w:lineRule="auto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 w:val="22"/>
    </w:rPr>
  </w:style>
  <w:style w:type="paragraph" w:styleId="Titre5">
    <w:name w:val="heading 5"/>
    <w:aliases w:val="S/Sous section"/>
    <w:basedOn w:val="Normal"/>
    <w:next w:val="Normal"/>
    <w:link w:val="Titre5Car"/>
    <w:unhideWhenUsed/>
    <w:qFormat/>
    <w:rsid w:val="0084389F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Titre6">
    <w:name w:val="heading 6"/>
    <w:basedOn w:val="Normal"/>
    <w:next w:val="Normal"/>
    <w:link w:val="Titre6Car"/>
    <w:unhideWhenUsed/>
    <w:qFormat/>
    <w:rsid w:val="0084389F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7">
    <w:name w:val="heading 7"/>
    <w:basedOn w:val="Normal"/>
    <w:next w:val="Normal"/>
    <w:link w:val="Titre7Car"/>
    <w:unhideWhenUsed/>
    <w:qFormat/>
    <w:rsid w:val="0084389F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re8">
    <w:name w:val="heading 8"/>
    <w:basedOn w:val="Normal"/>
    <w:next w:val="Normal"/>
    <w:link w:val="Titre8Car"/>
    <w:unhideWhenUsed/>
    <w:qFormat/>
    <w:rsid w:val="0084389F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itre9">
    <w:name w:val="heading 9"/>
    <w:basedOn w:val="Normal"/>
    <w:next w:val="Normal"/>
    <w:link w:val="Titre9Car"/>
    <w:unhideWhenUsed/>
    <w:qFormat/>
    <w:rsid w:val="0084389F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aliases w:val="Partie Car"/>
    <w:basedOn w:val="Policepardfaut"/>
    <w:link w:val="Titre1"/>
    <w:uiPriority w:val="9"/>
    <w:rsid w:val="009D7F51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itre2Car">
    <w:name w:val="Titre 2 Car"/>
    <w:aliases w:val="Chapitre Car"/>
    <w:basedOn w:val="Policepardfaut"/>
    <w:link w:val="Titre2"/>
    <w:rsid w:val="009D7F51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Titre3Car">
    <w:name w:val="Titre 3 Car"/>
    <w:aliases w:val="Section Car"/>
    <w:basedOn w:val="Policepardfaut"/>
    <w:link w:val="Titre3"/>
    <w:rsid w:val="00741786"/>
    <w:rPr>
      <w:rFonts w:asciiTheme="majorHAnsi" w:eastAsiaTheme="majorEastAsia" w:hAnsiTheme="majorHAnsi" w:cstheme="majorBidi"/>
      <w:color w:val="365F91" w:themeColor="accent1" w:themeShade="BF"/>
      <w:szCs w:val="24"/>
    </w:rPr>
  </w:style>
  <w:style w:type="character" w:customStyle="1" w:styleId="Titre4Car">
    <w:name w:val="Titre 4 Car"/>
    <w:aliases w:val="Sous Section Car"/>
    <w:basedOn w:val="Policepardfaut"/>
    <w:link w:val="Titre4"/>
    <w:rsid w:val="00741786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Titre5Car">
    <w:name w:val="Titre 5 Car"/>
    <w:aliases w:val="S/Sous section Car"/>
    <w:basedOn w:val="Policepardfaut"/>
    <w:link w:val="Titre5"/>
    <w:rsid w:val="0084389F"/>
    <w:rPr>
      <w:rFonts w:asciiTheme="majorHAnsi" w:eastAsiaTheme="majorEastAsia" w:hAnsiTheme="majorHAnsi" w:cstheme="majorBidi"/>
      <w:color w:val="365F91" w:themeColor="accent1" w:themeShade="BF"/>
      <w:sz w:val="20"/>
    </w:rPr>
  </w:style>
  <w:style w:type="character" w:customStyle="1" w:styleId="Titre6Car">
    <w:name w:val="Titre 6 Car"/>
    <w:basedOn w:val="Policepardfaut"/>
    <w:link w:val="Titre6"/>
    <w:rsid w:val="0084389F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Titre7Car">
    <w:name w:val="Titre 7 Car"/>
    <w:basedOn w:val="Policepardfaut"/>
    <w:link w:val="Titre7"/>
    <w:rsid w:val="0084389F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Titre8Car">
    <w:name w:val="Titre 8 Car"/>
    <w:basedOn w:val="Policepardfaut"/>
    <w:link w:val="Titre8"/>
    <w:rsid w:val="0084389F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Titre9Car">
    <w:name w:val="Titre 9 Car"/>
    <w:basedOn w:val="Policepardfaut"/>
    <w:link w:val="Titre9"/>
    <w:rsid w:val="0084389F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Lienhypertexte">
    <w:name w:val="Hyperlink"/>
    <w:uiPriority w:val="99"/>
    <w:unhideWhenUsed/>
    <w:rsid w:val="0084389F"/>
    <w:rPr>
      <w:color w:val="0000FF"/>
      <w:u w:val="single"/>
    </w:rPr>
  </w:style>
  <w:style w:type="paragraph" w:styleId="TM1">
    <w:name w:val="toc 1"/>
    <w:basedOn w:val="Normal"/>
    <w:next w:val="Normal"/>
    <w:autoRedefine/>
    <w:uiPriority w:val="39"/>
    <w:unhideWhenUsed/>
    <w:rsid w:val="00D41D7D"/>
    <w:pPr>
      <w:tabs>
        <w:tab w:val="left" w:pos="1100"/>
        <w:tab w:val="right" w:leader="dot" w:pos="9062"/>
      </w:tabs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C15CDA"/>
    <w:pPr>
      <w:tabs>
        <w:tab w:val="left" w:pos="1540"/>
        <w:tab w:val="right" w:leader="dot" w:pos="9062"/>
      </w:tabs>
      <w:spacing w:after="100"/>
      <w:ind w:left="200"/>
    </w:pPr>
  </w:style>
  <w:style w:type="paragraph" w:styleId="TM3">
    <w:name w:val="toc 3"/>
    <w:basedOn w:val="Normal"/>
    <w:next w:val="Normal"/>
    <w:autoRedefine/>
    <w:uiPriority w:val="39"/>
    <w:unhideWhenUsed/>
    <w:rsid w:val="0084389F"/>
    <w:pPr>
      <w:spacing w:after="100"/>
      <w:ind w:left="400"/>
    </w:pPr>
  </w:style>
  <w:style w:type="paragraph" w:styleId="Titre">
    <w:name w:val="Title"/>
    <w:aliases w:val="Titre 22"/>
    <w:basedOn w:val="Normal"/>
    <w:next w:val="Normal"/>
    <w:link w:val="TitreCar"/>
    <w:uiPriority w:val="10"/>
    <w:qFormat/>
    <w:rsid w:val="00FC31EC"/>
    <w:pPr>
      <w:jc w:val="center"/>
    </w:pPr>
    <w:rPr>
      <w:b/>
      <w:bCs/>
      <w:noProof/>
      <w:sz w:val="44"/>
      <w:szCs w:val="48"/>
    </w:rPr>
  </w:style>
  <w:style w:type="character" w:customStyle="1" w:styleId="TitreCar">
    <w:name w:val="Titre Car"/>
    <w:aliases w:val="Titre 22 Car"/>
    <w:basedOn w:val="Policepardfaut"/>
    <w:link w:val="Titre"/>
    <w:uiPriority w:val="10"/>
    <w:rsid w:val="00FC31EC"/>
    <w:rPr>
      <w:rFonts w:ascii="Arial" w:hAnsi="Arial"/>
      <w:b/>
      <w:bCs/>
      <w:noProof/>
      <w:sz w:val="44"/>
      <w:szCs w:val="48"/>
    </w:rPr>
  </w:style>
  <w:style w:type="paragraph" w:styleId="Paragraphedeliste">
    <w:name w:val="List Paragraph"/>
    <w:basedOn w:val="Normal"/>
    <w:link w:val="ParagraphedelisteCar"/>
    <w:uiPriority w:val="34"/>
    <w:qFormat/>
    <w:rsid w:val="00FC31EC"/>
    <w:pPr>
      <w:numPr>
        <w:numId w:val="2"/>
      </w:numPr>
      <w:spacing w:after="108" w:line="247" w:lineRule="auto"/>
      <w:contextualSpacing/>
    </w:pPr>
    <w:rPr>
      <w:rFonts w:eastAsia="Verdana" w:cs="Arial"/>
      <w:color w:val="000000"/>
      <w:lang w:eastAsia="fr-FR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84389F"/>
    <w:pPr>
      <w:outlineLvl w:val="9"/>
    </w:pPr>
    <w:rPr>
      <w:lang w:eastAsia="fr-FR"/>
    </w:rPr>
  </w:style>
  <w:style w:type="character" w:styleId="Marquedecommentaire">
    <w:name w:val="annotation reference"/>
    <w:basedOn w:val="Policepardfaut"/>
    <w:uiPriority w:val="99"/>
    <w:semiHidden/>
    <w:unhideWhenUsed/>
    <w:rsid w:val="00AB60A7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AB60A7"/>
    <w:pPr>
      <w:spacing w:line="240" w:lineRule="auto"/>
    </w:pPr>
    <w:rPr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AB60A7"/>
    <w:rPr>
      <w:rFonts w:ascii="Arial" w:hAnsi="Arial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AB60A7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AB60A7"/>
    <w:rPr>
      <w:rFonts w:ascii="Arial" w:hAnsi="Arial"/>
      <w:b/>
      <w:bCs/>
      <w:sz w:val="20"/>
      <w:szCs w:val="20"/>
    </w:rPr>
  </w:style>
  <w:style w:type="paragraph" w:styleId="Rvision">
    <w:name w:val="Revision"/>
    <w:hidden/>
    <w:uiPriority w:val="99"/>
    <w:semiHidden/>
    <w:rsid w:val="00AA7C86"/>
    <w:pPr>
      <w:spacing w:after="0" w:line="240" w:lineRule="auto"/>
    </w:pPr>
    <w:rPr>
      <w:rFonts w:ascii="Arial" w:hAnsi="Arial"/>
      <w:sz w:val="20"/>
    </w:rPr>
  </w:style>
  <w:style w:type="paragraph" w:styleId="Corpsdetexte">
    <w:name w:val="Body Text"/>
    <w:basedOn w:val="Normal"/>
    <w:link w:val="CorpsdetexteCar"/>
    <w:autoRedefine/>
    <w:rsid w:val="00595DCC"/>
    <w:pPr>
      <w:tabs>
        <w:tab w:val="left" w:pos="560"/>
      </w:tabs>
      <w:spacing w:line="240" w:lineRule="auto"/>
    </w:pPr>
    <w:rPr>
      <w:rFonts w:eastAsia="Times New Roman" w:cs="Arial"/>
      <w:szCs w:val="20"/>
      <w:lang w:eastAsia="fr-FR"/>
    </w:rPr>
  </w:style>
  <w:style w:type="character" w:customStyle="1" w:styleId="CorpsdetexteCar">
    <w:name w:val="Corps de texte Car"/>
    <w:basedOn w:val="Policepardfaut"/>
    <w:link w:val="Corpsdetexte"/>
    <w:rsid w:val="00595DCC"/>
    <w:rPr>
      <w:rFonts w:ascii="Arial" w:eastAsia="Times New Roman" w:hAnsi="Arial" w:cs="Arial"/>
      <w:sz w:val="20"/>
      <w:szCs w:val="20"/>
      <w:lang w:eastAsia="fr-FR"/>
    </w:rPr>
  </w:style>
  <w:style w:type="paragraph" w:styleId="Corpsdetexte2">
    <w:name w:val="Body Text 2"/>
    <w:basedOn w:val="Normal"/>
    <w:link w:val="Corpsdetexte2Car"/>
    <w:uiPriority w:val="99"/>
    <w:semiHidden/>
    <w:unhideWhenUsed/>
    <w:rsid w:val="00B5480A"/>
    <w:pPr>
      <w:spacing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semiHidden/>
    <w:rsid w:val="00B5480A"/>
    <w:rPr>
      <w:rFonts w:ascii="Arial" w:hAnsi="Arial"/>
      <w:sz w:val="20"/>
    </w:rPr>
  </w:style>
  <w:style w:type="character" w:customStyle="1" w:styleId="Mentionnonrsolue1">
    <w:name w:val="Mention non résolue1"/>
    <w:basedOn w:val="Policepardfaut"/>
    <w:uiPriority w:val="99"/>
    <w:semiHidden/>
    <w:unhideWhenUsed/>
    <w:rsid w:val="00D57FAC"/>
    <w:rPr>
      <w:color w:val="605E5C"/>
      <w:shd w:val="clear" w:color="auto" w:fill="E1DFDD"/>
    </w:rPr>
  </w:style>
  <w:style w:type="paragraph" w:styleId="Retraitcorpsdetexte">
    <w:name w:val="Body Text Indent"/>
    <w:basedOn w:val="Normal"/>
    <w:link w:val="RetraitcorpsdetexteCar"/>
    <w:uiPriority w:val="99"/>
    <w:semiHidden/>
    <w:unhideWhenUsed/>
    <w:rsid w:val="009461CB"/>
    <w:pPr>
      <w:ind w:left="283"/>
    </w:pPr>
  </w:style>
  <w:style w:type="character" w:customStyle="1" w:styleId="RetraitcorpsdetexteCar">
    <w:name w:val="Retrait corps de texte Car"/>
    <w:basedOn w:val="Policepardfaut"/>
    <w:link w:val="Retraitcorpsdetexte"/>
    <w:uiPriority w:val="99"/>
    <w:semiHidden/>
    <w:rsid w:val="009461CB"/>
    <w:rPr>
      <w:rFonts w:ascii="Arial" w:hAnsi="Arial"/>
      <w:sz w:val="20"/>
    </w:rPr>
  </w:style>
  <w:style w:type="table" w:styleId="Grilledetableauclaire">
    <w:name w:val="Grid Table Light"/>
    <w:basedOn w:val="TableauNormal"/>
    <w:uiPriority w:val="40"/>
    <w:rsid w:val="0057570C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En-tte">
    <w:name w:val="header"/>
    <w:basedOn w:val="Normal"/>
    <w:link w:val="En-tteCar"/>
    <w:uiPriority w:val="99"/>
    <w:unhideWhenUsed/>
    <w:rsid w:val="00762E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62E29"/>
    <w:rPr>
      <w:rFonts w:ascii="Arial" w:hAnsi="Arial"/>
      <w:sz w:val="20"/>
    </w:rPr>
  </w:style>
  <w:style w:type="paragraph" w:styleId="Pieddepage">
    <w:name w:val="footer"/>
    <w:basedOn w:val="Normal"/>
    <w:link w:val="PieddepageCar"/>
    <w:uiPriority w:val="99"/>
    <w:unhideWhenUsed/>
    <w:rsid w:val="00762E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62E29"/>
    <w:rPr>
      <w:rFonts w:ascii="Arial" w:hAnsi="Arial"/>
      <w:sz w:val="20"/>
    </w:rPr>
  </w:style>
  <w:style w:type="character" w:styleId="lev">
    <w:name w:val="Strong"/>
    <w:basedOn w:val="Policepardfaut"/>
    <w:uiPriority w:val="22"/>
    <w:rsid w:val="006656B8"/>
    <w:rPr>
      <w:b/>
      <w:bCs/>
    </w:rPr>
  </w:style>
  <w:style w:type="paragraph" w:styleId="NormalWeb">
    <w:name w:val="Normal (Web)"/>
    <w:basedOn w:val="Normal"/>
    <w:uiPriority w:val="99"/>
    <w:unhideWhenUsed/>
    <w:rsid w:val="006656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Accentuation">
    <w:name w:val="Emphasis"/>
    <w:basedOn w:val="Policepardfaut"/>
    <w:uiPriority w:val="20"/>
    <w:rsid w:val="006656B8"/>
    <w:rPr>
      <w:i/>
      <w:iCs/>
    </w:rPr>
  </w:style>
  <w:style w:type="character" w:styleId="Numrodepage">
    <w:name w:val="page number"/>
    <w:basedOn w:val="Policepardfaut"/>
    <w:rsid w:val="005B6F5B"/>
  </w:style>
  <w:style w:type="character" w:customStyle="1" w:styleId="apple-style-span">
    <w:name w:val="apple-style-span"/>
    <w:basedOn w:val="Policepardfaut"/>
    <w:rsid w:val="005B6F5B"/>
  </w:style>
  <w:style w:type="paragraph" w:styleId="Textedebulles">
    <w:name w:val="Balloon Text"/>
    <w:basedOn w:val="Normal"/>
    <w:link w:val="TextedebullesCar"/>
    <w:uiPriority w:val="99"/>
    <w:semiHidden/>
    <w:unhideWhenUsed/>
    <w:rsid w:val="00A81F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81F9E"/>
    <w:rPr>
      <w:rFonts w:ascii="Segoe UI" w:hAnsi="Segoe UI" w:cs="Segoe UI"/>
      <w:sz w:val="18"/>
      <w:szCs w:val="18"/>
    </w:rPr>
  </w:style>
  <w:style w:type="character" w:customStyle="1" w:styleId="normaltextrun">
    <w:name w:val="normaltextrun"/>
    <w:basedOn w:val="Policepardfaut"/>
    <w:rsid w:val="00542339"/>
  </w:style>
  <w:style w:type="character" w:styleId="Textedelespacerserv">
    <w:name w:val="Placeholder Text"/>
    <w:basedOn w:val="Policepardfaut"/>
    <w:uiPriority w:val="99"/>
    <w:semiHidden/>
    <w:rsid w:val="002140ED"/>
    <w:rPr>
      <w:color w:val="808080"/>
    </w:rPr>
  </w:style>
  <w:style w:type="character" w:customStyle="1" w:styleId="markedcontent">
    <w:name w:val="markedcontent"/>
    <w:basedOn w:val="Policepardfaut"/>
    <w:rsid w:val="007D7EA3"/>
  </w:style>
  <w:style w:type="table" w:styleId="Grilledutableau">
    <w:name w:val="Table Grid"/>
    <w:basedOn w:val="TableauNormal"/>
    <w:uiPriority w:val="59"/>
    <w:rsid w:val="00B169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edeliste2">
    <w:name w:val="paragraphe de liste 2"/>
    <w:basedOn w:val="Paragraphedeliste"/>
    <w:link w:val="paragraphedeliste2Car"/>
    <w:uiPriority w:val="21"/>
    <w:qFormat/>
    <w:rsid w:val="00E83195"/>
    <w:pPr>
      <w:numPr>
        <w:ilvl w:val="2"/>
      </w:numPr>
    </w:pPr>
  </w:style>
  <w:style w:type="character" w:customStyle="1" w:styleId="ParagraphedelisteCar">
    <w:name w:val="Paragraphe de liste Car"/>
    <w:basedOn w:val="Policepardfaut"/>
    <w:link w:val="Paragraphedeliste"/>
    <w:uiPriority w:val="34"/>
    <w:rsid w:val="00E83195"/>
    <w:rPr>
      <w:rFonts w:ascii="Arial" w:eastAsia="Verdana" w:hAnsi="Arial" w:cs="Arial"/>
      <w:color w:val="000000"/>
      <w:sz w:val="20"/>
      <w:lang w:eastAsia="fr-FR"/>
    </w:rPr>
  </w:style>
  <w:style w:type="character" w:customStyle="1" w:styleId="paragraphedeliste2Car">
    <w:name w:val="paragraphe de liste 2 Car"/>
    <w:basedOn w:val="ParagraphedelisteCar"/>
    <w:link w:val="paragraphedeliste2"/>
    <w:uiPriority w:val="21"/>
    <w:rsid w:val="00E83195"/>
    <w:rPr>
      <w:rFonts w:ascii="Arial" w:eastAsia="Verdana" w:hAnsi="Arial" w:cs="Arial"/>
      <w:color w:val="000000"/>
      <w:sz w:val="20"/>
      <w:lang w:eastAsia="fr-FR"/>
    </w:rPr>
  </w:style>
  <w:style w:type="paragraph" w:customStyle="1" w:styleId="TITREDETABLEDESMATIERES">
    <w:name w:val="TITRE DE TABLE DES MATIERES"/>
    <w:basedOn w:val="Normal"/>
    <w:link w:val="TITREDETABLEDESMATIERESCar"/>
    <w:qFormat/>
    <w:rsid w:val="00E83195"/>
    <w:pPr>
      <w:jc w:val="center"/>
    </w:pPr>
    <w:rPr>
      <w:b/>
      <w:bCs/>
      <w:color w:val="548DD4" w:themeColor="text2" w:themeTint="99"/>
    </w:rPr>
  </w:style>
  <w:style w:type="character" w:customStyle="1" w:styleId="TITREDETABLEDESMATIERESCar">
    <w:name w:val="TITRE DE TABLE DES MATIERES Car"/>
    <w:basedOn w:val="Policepardfaut"/>
    <w:link w:val="TITREDETABLEDESMATIERES"/>
    <w:rsid w:val="00E83195"/>
    <w:rPr>
      <w:rFonts w:ascii="Arial" w:hAnsi="Arial"/>
      <w:b/>
      <w:bCs/>
      <w:color w:val="548DD4" w:themeColor="text2" w:themeTint="99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06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4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53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7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6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0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Dropbox\02%20ERICS%20ASSOCIES\Qualit&#233;\Modeles\INC%20feuille%20de%20style%202024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64332AFC86B664FAA526D67E4D38996" ma:contentTypeVersion="2" ma:contentTypeDescription="Crée un document." ma:contentTypeScope="" ma:versionID="67b6fda0cae033d0137d762a674748d6">
  <xsd:schema xmlns:xsd="http://www.w3.org/2001/XMLSchema" xmlns:xs="http://www.w3.org/2001/XMLSchema" xmlns:p="http://schemas.microsoft.com/office/2006/metadata/properties" xmlns:ns2="171959dd-ba2b-4d2e-85e7-646067bf9c4a" targetNamespace="http://schemas.microsoft.com/office/2006/metadata/properties" ma:root="true" ma:fieldsID="fadb66350a4b29b09b2852b2913ea043" ns2:_="">
    <xsd:import namespace="171959dd-ba2b-4d2e-85e7-646067bf9c4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1959dd-ba2b-4d2e-85e7-646067bf9c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D9AF90C-DF5C-4C8F-8B92-43BD56A109B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CACA330-08DD-49F3-A857-D6003F02E71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4B89C6-F0E5-4F3F-B8FB-C17E1FFA6D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1959dd-ba2b-4d2e-85e7-646067bf9c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INC feuille de style 2024</Template>
  <TotalTime>9</TotalTime>
  <Pages>4</Pages>
  <Words>553</Words>
  <Characters>3042</Characters>
  <Application>Microsoft Office Word</Application>
  <DocSecurity>0</DocSecurity>
  <Lines>25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Xavier ROBAUX (EA)</cp:lastModifiedBy>
  <cp:revision>3</cp:revision>
  <cp:lastPrinted>2024-08-09T14:47:00Z</cp:lastPrinted>
  <dcterms:created xsi:type="dcterms:W3CDTF">2025-11-26T12:40:00Z</dcterms:created>
  <dcterms:modified xsi:type="dcterms:W3CDTF">2025-11-26T12:47:00Z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0x010100664332AFC86B664FAA526D67E4D38996</vt:lpwstr>
  </property>
</Properties>
</file>